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9C" w:rsidRPr="00C4109C" w:rsidRDefault="0046510F" w:rsidP="00C4109C">
      <w:pPr>
        <w:pStyle w:val="TCHeader1"/>
        <w:rPr>
          <w:rStyle w:val="Siln"/>
          <w:rFonts w:ascii="Calibri" w:hAnsi="Calibri"/>
        </w:rPr>
      </w:pPr>
      <w:proofErr w:type="spellStart"/>
      <w:r>
        <w:rPr>
          <w:rStyle w:val="Siln"/>
          <w:rFonts w:ascii="Calibri" w:hAnsi="Calibri"/>
        </w:rPr>
        <w:t>Příloha</w:t>
      </w:r>
      <w:proofErr w:type="spellEnd"/>
      <w:r>
        <w:rPr>
          <w:rStyle w:val="Siln"/>
          <w:rFonts w:ascii="Calibri" w:hAnsi="Calibri"/>
        </w:rPr>
        <w:t xml:space="preserve"> 2 - </w:t>
      </w:r>
      <w:bookmarkStart w:id="0" w:name="_GoBack"/>
      <w:bookmarkEnd w:id="0"/>
      <w:r w:rsidR="00C4109C" w:rsidRPr="00C4109C">
        <w:rPr>
          <w:rStyle w:val="Siln"/>
          <w:rFonts w:ascii="Calibri" w:hAnsi="Calibri"/>
        </w:rPr>
        <w:t xml:space="preserve">Měřicí </w:t>
      </w:r>
      <w:proofErr w:type="spellStart"/>
      <w:r w:rsidR="00C4109C" w:rsidRPr="00C4109C">
        <w:rPr>
          <w:rStyle w:val="Siln"/>
          <w:rFonts w:ascii="Calibri" w:hAnsi="Calibri"/>
        </w:rPr>
        <w:t>report</w:t>
      </w:r>
      <w:proofErr w:type="spellEnd"/>
      <w:r w:rsidR="00C4109C" w:rsidRPr="00C4109C">
        <w:rPr>
          <w:rStyle w:val="Siln"/>
          <w:rFonts w:ascii="Calibri" w:hAnsi="Calibri"/>
        </w:rPr>
        <w:t xml:space="preserve"> TRAC-CAL </w:t>
      </w:r>
    </w:p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t xml:space="preserve">Info </w:t>
      </w:r>
      <w:proofErr w:type="spellStart"/>
      <w:r w:rsidRPr="00C4109C">
        <w:rPr>
          <w:rFonts w:ascii="Calibri" w:hAnsi="Calibri"/>
        </w:rPr>
        <w:t>stroje</w:t>
      </w:r>
      <w:proofErr w:type="spellEnd"/>
      <w:r w:rsidRPr="00C4109C">
        <w:rPr>
          <w:rFonts w:ascii="Calibri" w:hAnsi="Calibri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Stroj</w:t>
            </w:r>
            <w:proofErr w:type="spellEnd"/>
            <w:r w:rsidRPr="00C4109C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MCV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Výrobní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číslo</w:t>
            </w:r>
            <w:proofErr w:type="spellEnd"/>
            <w:r w:rsidRPr="00C4109C">
              <w:rPr>
                <w:sz w:val="18"/>
              </w:rPr>
              <w:t xml:space="preserve">.: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Machine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volume</w:t>
            </w:r>
            <w:proofErr w:type="spellEnd"/>
            <w:r w:rsidRPr="00C4109C">
              <w:rPr>
                <w:sz w:val="18"/>
              </w:rPr>
              <w:t xml:space="preserve"> [X] [Y] [Z] [mm]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[0 - 754]  [0 - 500]  [-550 - 0]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Machine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volume</w:t>
            </w:r>
            <w:proofErr w:type="spellEnd"/>
            <w:r w:rsidRPr="00C4109C">
              <w:rPr>
                <w:sz w:val="18"/>
              </w:rPr>
              <w:t xml:space="preserve"> [X / Y / Z] [mm]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[754 / 500 / 550]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Kinematic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order</w:t>
            </w:r>
            <w:proofErr w:type="spellEnd"/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XYZ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Koeficient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roztažnosti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odměřování</w:t>
            </w:r>
            <w:proofErr w:type="spellEnd"/>
            <w:r w:rsidRPr="00C4109C">
              <w:rPr>
                <w:sz w:val="18"/>
              </w:rPr>
              <w:t xml:space="preserve"> X: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11 µm/(m*K)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Koeficient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roztažnosti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odměřován</w:t>
            </w:r>
            <w:proofErr w:type="spellEnd"/>
            <w:r w:rsidRPr="00C4109C">
              <w:rPr>
                <w:sz w:val="18"/>
              </w:rPr>
              <w:t xml:space="preserve"> Y: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11 µm/(m*K)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Koeficient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roztažnosti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odměřován</w:t>
            </w:r>
            <w:proofErr w:type="spellEnd"/>
            <w:r w:rsidRPr="00C4109C">
              <w:rPr>
                <w:sz w:val="18"/>
              </w:rPr>
              <w:t xml:space="preserve"> Z: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11 µm/(m*K)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 xml:space="preserve">Datum </w:t>
            </w:r>
            <w:proofErr w:type="spellStart"/>
            <w:r w:rsidRPr="00C4109C">
              <w:rPr>
                <w:sz w:val="18"/>
              </w:rPr>
              <w:t>zkoušky</w:t>
            </w:r>
            <w:proofErr w:type="spellEnd"/>
            <w:r w:rsidRPr="00C4109C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14-Nov-2013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Zkoušející</w:t>
            </w:r>
            <w:proofErr w:type="spellEnd"/>
            <w:r w:rsidRPr="00C4109C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Knobloch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Společnost</w:t>
            </w:r>
            <w:proofErr w:type="spellEnd"/>
            <w:r w:rsidRPr="00C4109C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UVSSR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Oddělení</w:t>
            </w:r>
            <w:proofErr w:type="spellEnd"/>
            <w:r w:rsidRPr="00C4109C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Komentáře</w:t>
            </w:r>
            <w:proofErr w:type="spellEnd"/>
            <w:r w:rsidRPr="00C4109C">
              <w:rPr>
                <w:sz w:val="18"/>
              </w:rPr>
              <w:t xml:space="preserve">: 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</w:p>
        </w:tc>
      </w:tr>
    </w:tbl>
    <w:p w:rsidR="00C4109C" w:rsidRPr="00C4109C" w:rsidRDefault="00C4109C" w:rsidP="00C4109C"/>
    <w:p w:rsidR="00C4109C" w:rsidRPr="00C4109C" w:rsidRDefault="00C4109C" w:rsidP="00C4109C">
      <w:pPr>
        <w:jc w:val="center"/>
      </w:pPr>
      <w:r>
        <w:rPr>
          <w:noProof/>
          <w:lang w:val="cs-CZ" w:eastAsia="cs-CZ"/>
        </w:rPr>
        <w:drawing>
          <wp:inline distT="0" distB="0" distL="0" distR="0">
            <wp:extent cx="2536825" cy="1398270"/>
            <wp:effectExtent l="19050" t="0" r="0" b="0"/>
            <wp:docPr id="2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>
      <w:pPr>
        <w:pStyle w:val="TCStandard"/>
        <w:jc w:val="center"/>
      </w:pPr>
      <w:proofErr w:type="spellStart"/>
      <w:r w:rsidRPr="00C4109C">
        <w:t>Konzolová</w:t>
      </w:r>
      <w:proofErr w:type="spellEnd"/>
      <w:r w:rsidRPr="00C4109C">
        <w:t xml:space="preserve"> </w:t>
      </w:r>
      <w:proofErr w:type="spellStart"/>
      <w:r w:rsidRPr="00C4109C">
        <w:t>frézka</w:t>
      </w:r>
      <w:proofErr w:type="spellEnd"/>
    </w:p>
    <w:p w:rsidR="00C4109C" w:rsidRPr="00C4109C" w:rsidRDefault="00C4109C" w:rsidP="00C4109C">
      <w:pPr>
        <w:pStyle w:val="TCStandard"/>
        <w:jc w:val="center"/>
      </w:pPr>
    </w:p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t xml:space="preserve">Model </w:t>
      </w:r>
      <w:proofErr w:type="spellStart"/>
      <w:r w:rsidRPr="00C4109C">
        <w:rPr>
          <w:rFonts w:ascii="Calibri" w:hAnsi="Calibri"/>
        </w:rPr>
        <w:t>nejistoty</w:t>
      </w:r>
      <w:proofErr w:type="spellEnd"/>
      <w:r w:rsidRPr="00C4109C">
        <w:rPr>
          <w:rFonts w:ascii="Calibri" w:hAnsi="Calibri"/>
        </w:rPr>
        <w:t xml:space="preserve"> TRACER/TRACKER: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 xml:space="preserve">Serial </w:t>
            </w:r>
            <w:proofErr w:type="spellStart"/>
            <w:r w:rsidRPr="00C4109C">
              <w:rPr>
                <w:sz w:val="18"/>
              </w:rPr>
              <w:t>No</w:t>
            </w:r>
            <w:proofErr w:type="spellEnd"/>
            <w:r w:rsidRPr="00C4109C">
              <w:rPr>
                <w:sz w:val="18"/>
              </w:rPr>
              <w:t>. Tracer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Statická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nejistota</w:t>
            </w:r>
            <w:proofErr w:type="spellEnd"/>
            <w:r w:rsidRPr="00C4109C">
              <w:rPr>
                <w:sz w:val="18"/>
              </w:rPr>
              <w:t>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0.2 µm (k=2)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Závislá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délka</w:t>
            </w:r>
            <w:proofErr w:type="spellEnd"/>
            <w:r w:rsidRPr="00C4109C">
              <w:rPr>
                <w:sz w:val="18"/>
              </w:rPr>
              <w:t xml:space="preserve"> (</w:t>
            </w:r>
            <w:proofErr w:type="spellStart"/>
            <w:r w:rsidRPr="00C4109C">
              <w:rPr>
                <w:sz w:val="18"/>
              </w:rPr>
              <w:t>náhodná</w:t>
            </w:r>
            <w:proofErr w:type="spellEnd"/>
            <w:r w:rsidRPr="00C4109C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0.2 µm/m (k=2)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Závislá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délka</w:t>
            </w:r>
            <w:proofErr w:type="spellEnd"/>
            <w:r w:rsidRPr="00C4109C">
              <w:rPr>
                <w:sz w:val="18"/>
              </w:rPr>
              <w:t xml:space="preserve"> (</w:t>
            </w:r>
            <w:proofErr w:type="spellStart"/>
            <w:r w:rsidRPr="00C4109C">
              <w:rPr>
                <w:sz w:val="18"/>
              </w:rPr>
              <w:t>systematická</w:t>
            </w:r>
            <w:proofErr w:type="spellEnd"/>
            <w:r w:rsidRPr="00C4109C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0.2 µm/m (k=2)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Nejistota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posunu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reflektoru</w:t>
            </w:r>
            <w:proofErr w:type="spellEnd"/>
            <w:r w:rsidRPr="00C4109C">
              <w:rPr>
                <w:sz w:val="18"/>
              </w:rPr>
              <w:t>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 mm</w:t>
            </w:r>
          </w:p>
        </w:tc>
      </w:tr>
    </w:tbl>
    <w:p w:rsidR="00C4109C" w:rsidRPr="00C4109C" w:rsidRDefault="00C4109C" w:rsidP="00C4109C"/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t>Software Info: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>Software: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Trac</w:t>
            </w:r>
            <w:proofErr w:type="spellEnd"/>
            <w:r w:rsidRPr="00C4109C">
              <w:rPr>
                <w:sz w:val="18"/>
              </w:rPr>
              <w:t>-Cal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>Version (</w:t>
            </w:r>
            <w:proofErr w:type="spellStart"/>
            <w:r w:rsidRPr="00C4109C">
              <w:rPr>
                <w:sz w:val="18"/>
              </w:rPr>
              <w:t>measurement</w:t>
            </w:r>
            <w:proofErr w:type="spellEnd"/>
            <w:r w:rsidRPr="00C4109C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V26.28.2013-07-12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>Version (</w:t>
            </w:r>
            <w:proofErr w:type="spellStart"/>
            <w:r w:rsidRPr="00C4109C">
              <w:rPr>
                <w:sz w:val="18"/>
              </w:rPr>
              <w:t>report</w:t>
            </w:r>
            <w:proofErr w:type="spellEnd"/>
            <w:r w:rsidRPr="00C4109C">
              <w:rPr>
                <w:sz w:val="18"/>
              </w:rPr>
              <w:t>):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V26.44.2014-02-04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Method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of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calculation</w:t>
            </w:r>
            <w:proofErr w:type="spellEnd"/>
            <w:r w:rsidRPr="00C4109C">
              <w:rPr>
                <w:sz w:val="18"/>
              </w:rPr>
              <w:t>: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Model RRB</w:t>
            </w:r>
          </w:p>
        </w:tc>
      </w:tr>
    </w:tbl>
    <w:p w:rsidR="00C4109C" w:rsidRPr="00C4109C" w:rsidRDefault="00C4109C" w:rsidP="00C4109C"/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br w:type="page"/>
      </w:r>
      <w:r w:rsidRPr="00C4109C">
        <w:rPr>
          <w:rFonts w:ascii="Calibri" w:hAnsi="Calibri"/>
        </w:rPr>
        <w:lastRenderedPageBreak/>
        <w:t xml:space="preserve">1. </w:t>
      </w:r>
      <w:proofErr w:type="spellStart"/>
      <w:r w:rsidRPr="00C4109C">
        <w:rPr>
          <w:rFonts w:ascii="Calibri" w:hAnsi="Calibri"/>
        </w:rPr>
        <w:t>Měření</w:t>
      </w:r>
      <w:proofErr w:type="spellEnd"/>
      <w:r w:rsidRPr="00C4109C">
        <w:rPr>
          <w:rFonts w:ascii="Calibri" w:hAnsi="Calibri"/>
        </w:rPr>
        <w:t>, Pozice1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Inklinace</w:t>
            </w:r>
            <w:proofErr w:type="spellEnd"/>
            <w:r w:rsidRPr="00C4109C">
              <w:rPr>
                <w:sz w:val="18"/>
              </w:rPr>
              <w:t xml:space="preserve"> [°]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Měření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polohy</w:t>
            </w:r>
            <w:proofErr w:type="spellEnd"/>
            <w:r w:rsidRPr="00C4109C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-124.5935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123.8119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-354.0597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Ofset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 --- </w:t>
            </w:r>
          </w:p>
        </w:tc>
      </w:tr>
    </w:tbl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br w:type="page"/>
      </w:r>
      <w:r w:rsidRPr="00C4109C">
        <w:rPr>
          <w:rFonts w:ascii="Calibri" w:hAnsi="Calibri"/>
        </w:rPr>
        <w:lastRenderedPageBreak/>
        <w:t xml:space="preserve">2. </w:t>
      </w:r>
      <w:proofErr w:type="spellStart"/>
      <w:r w:rsidRPr="00C4109C">
        <w:rPr>
          <w:rFonts w:ascii="Calibri" w:hAnsi="Calibri"/>
        </w:rPr>
        <w:t>Měření</w:t>
      </w:r>
      <w:proofErr w:type="spellEnd"/>
      <w:r w:rsidRPr="00C4109C">
        <w:rPr>
          <w:rFonts w:ascii="Calibri" w:hAnsi="Calibri"/>
        </w:rPr>
        <w:t>, Pozice2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Inklinace</w:t>
            </w:r>
            <w:proofErr w:type="spellEnd"/>
            <w:r w:rsidRPr="00C4109C">
              <w:rPr>
                <w:sz w:val="18"/>
              </w:rPr>
              <w:t xml:space="preserve"> [°]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Měření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polohy</w:t>
            </w:r>
            <w:proofErr w:type="spellEnd"/>
            <w:r w:rsidRPr="00C4109C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-130.3615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323.0557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-354.1301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Ofset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 --- </w:t>
            </w:r>
          </w:p>
        </w:tc>
      </w:tr>
    </w:tbl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br w:type="page"/>
      </w:r>
      <w:r w:rsidRPr="00C4109C">
        <w:rPr>
          <w:rFonts w:ascii="Calibri" w:hAnsi="Calibri"/>
        </w:rPr>
        <w:lastRenderedPageBreak/>
        <w:t xml:space="preserve">3. </w:t>
      </w:r>
      <w:proofErr w:type="spellStart"/>
      <w:r w:rsidRPr="00C4109C">
        <w:rPr>
          <w:rFonts w:ascii="Calibri" w:hAnsi="Calibri"/>
        </w:rPr>
        <w:t>Měření</w:t>
      </w:r>
      <w:proofErr w:type="spellEnd"/>
      <w:r w:rsidRPr="00C4109C">
        <w:rPr>
          <w:rFonts w:ascii="Calibri" w:hAnsi="Calibri"/>
        </w:rPr>
        <w:t>, Pozice3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Inklinace</w:t>
            </w:r>
            <w:proofErr w:type="spellEnd"/>
            <w:r w:rsidRPr="00C4109C">
              <w:rPr>
                <w:sz w:val="18"/>
              </w:rPr>
              <w:t xml:space="preserve"> [°]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Měření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polohy</w:t>
            </w:r>
            <w:proofErr w:type="spellEnd"/>
            <w:r w:rsidRPr="00C4109C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830.4723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130.2288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-218.3182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20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Ofset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 --- </w:t>
            </w:r>
          </w:p>
        </w:tc>
      </w:tr>
    </w:tbl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br w:type="page"/>
      </w:r>
      <w:r w:rsidRPr="00C4109C">
        <w:rPr>
          <w:rFonts w:ascii="Calibri" w:hAnsi="Calibri"/>
        </w:rPr>
        <w:lastRenderedPageBreak/>
        <w:t xml:space="preserve">4. </w:t>
      </w:r>
      <w:proofErr w:type="spellStart"/>
      <w:r w:rsidRPr="00C4109C">
        <w:rPr>
          <w:rFonts w:ascii="Calibri" w:hAnsi="Calibri"/>
        </w:rPr>
        <w:t>Měření</w:t>
      </w:r>
      <w:proofErr w:type="spellEnd"/>
      <w:r w:rsidRPr="00C4109C">
        <w:rPr>
          <w:rFonts w:ascii="Calibri" w:hAnsi="Calibri"/>
        </w:rPr>
        <w:t>, Pozice4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Inklinace</w:t>
            </w:r>
            <w:proofErr w:type="spellEnd"/>
            <w:r w:rsidRPr="00C4109C">
              <w:rPr>
                <w:sz w:val="18"/>
              </w:rPr>
              <w:t xml:space="preserve"> [°]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Měření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polohy</w:t>
            </w:r>
            <w:proofErr w:type="spellEnd"/>
            <w:r w:rsidRPr="00C4109C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826.4914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282.8186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-218.3186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20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Ofset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 --- </w:t>
            </w:r>
          </w:p>
        </w:tc>
      </w:tr>
    </w:tbl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br w:type="page"/>
      </w:r>
      <w:r w:rsidRPr="00C4109C">
        <w:rPr>
          <w:rFonts w:ascii="Calibri" w:hAnsi="Calibri"/>
        </w:rPr>
        <w:lastRenderedPageBreak/>
        <w:t xml:space="preserve">5. </w:t>
      </w:r>
      <w:proofErr w:type="spellStart"/>
      <w:r w:rsidRPr="00C4109C">
        <w:rPr>
          <w:rFonts w:ascii="Calibri" w:hAnsi="Calibri"/>
        </w:rPr>
        <w:t>Měření</w:t>
      </w:r>
      <w:proofErr w:type="spellEnd"/>
      <w:r w:rsidRPr="00C4109C">
        <w:rPr>
          <w:rFonts w:ascii="Calibri" w:hAnsi="Calibri"/>
        </w:rPr>
        <w:t>, Pozice4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1402"/>
        <w:gridCol w:w="1402"/>
        <w:gridCol w:w="1402"/>
        <w:gridCol w:w="1402"/>
      </w:tblGrid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r w:rsidRPr="00C4109C">
              <w:rPr>
                <w:sz w:val="18"/>
              </w:rPr>
              <w:t xml:space="preserve">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X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Y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Z [mm]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Inklinace</w:t>
            </w:r>
            <w:proofErr w:type="spellEnd"/>
            <w:r w:rsidRPr="00C4109C">
              <w:rPr>
                <w:sz w:val="18"/>
              </w:rPr>
              <w:t xml:space="preserve"> [°]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Měření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polohy</w:t>
            </w:r>
            <w:proofErr w:type="spellEnd"/>
            <w:r w:rsidRPr="00C4109C">
              <w:rPr>
                <w:sz w:val="18"/>
              </w:rPr>
              <w:t xml:space="preserve"> Traceru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826.4940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282.8439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-218.3154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20</w:t>
            </w:r>
          </w:p>
        </w:tc>
      </w:tr>
      <w:tr w:rsidR="00C4109C" w:rsidRPr="00C4109C" w:rsidTr="00C4109C">
        <w:trPr>
          <w:trHeight w:hRule="exact" w:val="260"/>
        </w:trPr>
        <w:tc>
          <w:tcPr>
            <w:tcW w:w="36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rPr>
                <w:sz w:val="18"/>
              </w:rPr>
            </w:pPr>
            <w:proofErr w:type="spellStart"/>
            <w:r w:rsidRPr="00C4109C">
              <w:rPr>
                <w:sz w:val="18"/>
              </w:rPr>
              <w:t>Ofset</w:t>
            </w:r>
            <w:proofErr w:type="spellEnd"/>
            <w:r w:rsidRPr="00C4109C">
              <w:rPr>
                <w:sz w:val="18"/>
              </w:rPr>
              <w:t xml:space="preserve"> </w:t>
            </w:r>
            <w:proofErr w:type="spellStart"/>
            <w:r w:rsidRPr="00C4109C">
              <w:rPr>
                <w:sz w:val="18"/>
              </w:rPr>
              <w:t>reflektoru</w:t>
            </w:r>
            <w:proofErr w:type="spellEnd"/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>0.0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8"/>
              </w:rPr>
            </w:pPr>
            <w:r w:rsidRPr="00C4109C">
              <w:rPr>
                <w:sz w:val="18"/>
              </w:rPr>
              <w:t xml:space="preserve"> --- </w:t>
            </w:r>
          </w:p>
        </w:tc>
      </w:tr>
    </w:tbl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1830" cy="2519045"/>
            <wp:effectExtent l="19050" t="0" r="127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>
      <w:pPr>
        <w:pStyle w:val="TCHeader2"/>
        <w:rPr>
          <w:rFonts w:ascii="Calibri" w:hAnsi="Calibri"/>
        </w:rPr>
      </w:pPr>
      <w:r w:rsidRPr="00C4109C">
        <w:rPr>
          <w:rFonts w:ascii="Calibri" w:hAnsi="Calibri"/>
        </w:rPr>
        <w:br w:type="page"/>
      </w:r>
      <w:r w:rsidRPr="00C4109C">
        <w:rPr>
          <w:rFonts w:ascii="Calibri" w:hAnsi="Calibri"/>
        </w:rPr>
        <w:lastRenderedPageBreak/>
        <w:t xml:space="preserve">Summary - </w:t>
      </w:r>
      <w:proofErr w:type="spellStart"/>
      <w:r w:rsidRPr="00C4109C">
        <w:rPr>
          <w:rFonts w:ascii="Calibri" w:hAnsi="Calibri"/>
        </w:rPr>
        <w:t>Nejistoty</w:t>
      </w:r>
      <w:proofErr w:type="spellEnd"/>
    </w:p>
    <w:p w:rsidR="00C4109C" w:rsidRPr="00C4109C" w:rsidRDefault="00C4109C" w:rsidP="00C4109C">
      <w:pPr>
        <w:pStyle w:val="TCStandard"/>
      </w:pPr>
      <w:proofErr w:type="spellStart"/>
      <w:r w:rsidRPr="00C4109C">
        <w:t>Parametry</w:t>
      </w:r>
      <w:proofErr w:type="spellEnd"/>
      <w:r w:rsidRPr="00C4109C">
        <w:t xml:space="preserve"> </w:t>
      </w:r>
      <w:proofErr w:type="spellStart"/>
      <w:r w:rsidRPr="00C4109C">
        <w:t>odchylek</w:t>
      </w:r>
      <w:proofErr w:type="spellEnd"/>
      <w:r w:rsidRPr="00C4109C">
        <w:t xml:space="preserve"> (k=2):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400"/>
        <w:gridCol w:w="1650"/>
        <w:gridCol w:w="1650"/>
        <w:gridCol w:w="1650"/>
        <w:gridCol w:w="1650"/>
      </w:tblGrid>
      <w:tr w:rsidR="00C4109C" w:rsidRPr="00C4109C" w:rsidTr="00C4109C">
        <w:trPr>
          <w:trHeight w:hRule="exact" w:val="500"/>
        </w:trPr>
        <w:tc>
          <w:tcPr>
            <w:tcW w:w="12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r w:rsidRPr="00C4109C">
              <w:rPr>
                <w:rFonts w:ascii="Calibri" w:hAnsi="Calibri"/>
                <w:sz w:val="16"/>
              </w:rPr>
              <w:t>Group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r w:rsidRPr="00C4109C">
              <w:rPr>
                <w:rFonts w:ascii="Calibri" w:hAnsi="Calibri"/>
                <w:sz w:val="16"/>
              </w:rPr>
              <w:t>Parameter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r w:rsidRPr="00C4109C">
              <w:rPr>
                <w:rFonts w:ascii="Calibri" w:hAnsi="Calibri"/>
                <w:sz w:val="16"/>
              </w:rPr>
              <w:t>Deviation (</w:t>
            </w:r>
            <w:proofErr w:type="spellStart"/>
            <w:r w:rsidRPr="00C4109C">
              <w:rPr>
                <w:rFonts w:ascii="Calibri" w:hAnsi="Calibri"/>
                <w:sz w:val="16"/>
              </w:rPr>
              <w:t>range</w:t>
            </w:r>
            <w:proofErr w:type="spellEnd"/>
            <w:r w:rsidRPr="00C4109C">
              <w:rPr>
                <w:rFonts w:ascii="Calibri" w:hAnsi="Calibri"/>
                <w:sz w:val="16"/>
              </w:rPr>
              <w:t>)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Header3"/>
              <w:jc w:val="center"/>
              <w:rPr>
                <w:rFonts w:ascii="Calibri" w:hAnsi="Calibri"/>
                <w:sz w:val="16"/>
              </w:rPr>
            </w:pPr>
            <w:proofErr w:type="spellStart"/>
            <w:r w:rsidRPr="00C4109C">
              <w:rPr>
                <w:rFonts w:ascii="Calibri" w:hAnsi="Calibri"/>
                <w:sz w:val="16"/>
              </w:rPr>
              <w:t>Umax</w:t>
            </w:r>
            <w:proofErr w:type="spellEnd"/>
            <w:r w:rsidRPr="00C4109C">
              <w:rPr>
                <w:rFonts w:ascii="Calibri" w:hAnsi="Calibri"/>
                <w:sz w:val="16"/>
              </w:rPr>
              <w:t xml:space="preserve"> (95%)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  <w:r w:rsidRPr="00C4109C">
              <w:rPr>
                <w:sz w:val="12"/>
              </w:rPr>
              <w:t>Position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EXX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10.2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0.3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EYY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10.7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0.5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EZZ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3.5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0.4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  <w:proofErr w:type="spellStart"/>
            <w:r w:rsidRPr="00C4109C">
              <w:rPr>
                <w:sz w:val="12"/>
              </w:rPr>
              <w:t>Straightness</w:t>
            </w:r>
            <w:proofErr w:type="spellEnd"/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EYX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5.4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0.5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EZX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2.6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0.6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EXY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2.0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0.2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EZY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3.3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0.3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EXZ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0.5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EYZ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0.9 µm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µm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  <w:r w:rsidRPr="00C4109C">
              <w:rPr>
                <w:sz w:val="12"/>
              </w:rPr>
              <w:t>Pitch / Yaw / Roll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EAX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27.1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5.6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2.1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0.4 "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EBX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7.7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1.6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0.5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"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ECX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5.1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1.0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0.5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"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EAY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23.3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4.8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1.4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0.3 "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EBY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4.1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0.8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0.5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"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 w:val="restart"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  <w:proofErr w:type="spellStart"/>
            <w:r w:rsidRPr="00C4109C">
              <w:rPr>
                <w:sz w:val="12"/>
              </w:rPr>
              <w:t>Squareness</w:t>
            </w:r>
            <w:proofErr w:type="spellEnd"/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C0Y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11.8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2.4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0.6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"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B0Z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-9.5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-2.0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0.6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"</w:t>
            </w:r>
          </w:p>
        </w:tc>
      </w:tr>
      <w:tr w:rsidR="00C4109C" w:rsidRPr="00C4109C" w:rsidTr="00C4109C">
        <w:trPr>
          <w:cantSplit/>
          <w:trHeight w:hRule="exact" w:val="280"/>
        </w:trPr>
        <w:tc>
          <w:tcPr>
            <w:tcW w:w="1200" w:type="dxa"/>
            <w:vMerge/>
            <w:shd w:val="clear" w:color="auto" w:fill="auto"/>
            <w:textDirection w:val="btLr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A0Z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10.4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2.2 "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 xml:space="preserve">0.5 </w:t>
            </w:r>
            <w:proofErr w:type="spellStart"/>
            <w:r w:rsidRPr="00C4109C">
              <w:rPr>
                <w:sz w:val="16"/>
              </w:rPr>
              <w:t>micro</w:t>
            </w:r>
            <w:proofErr w:type="spellEnd"/>
            <w:r w:rsidRPr="00C4109C">
              <w:rPr>
                <w:sz w:val="16"/>
              </w:rPr>
              <w:t xml:space="preserve"> </w:t>
            </w:r>
            <w:proofErr w:type="spellStart"/>
            <w:r w:rsidRPr="00C4109C">
              <w:rPr>
                <w:sz w:val="16"/>
              </w:rPr>
              <w:t>rad</w:t>
            </w:r>
            <w:proofErr w:type="spellEnd"/>
          </w:p>
        </w:tc>
        <w:tc>
          <w:tcPr>
            <w:tcW w:w="1650" w:type="dxa"/>
            <w:shd w:val="clear" w:color="auto" w:fill="auto"/>
            <w:vAlign w:val="center"/>
          </w:tcPr>
          <w:p w:rsidR="00C4109C" w:rsidRPr="00C4109C" w:rsidRDefault="00C4109C" w:rsidP="00C4109C">
            <w:pPr>
              <w:pStyle w:val="TCStandard"/>
              <w:jc w:val="center"/>
              <w:rPr>
                <w:sz w:val="16"/>
              </w:rPr>
            </w:pPr>
            <w:r w:rsidRPr="00C4109C">
              <w:rPr>
                <w:sz w:val="16"/>
              </w:rPr>
              <w:t>0.1 "</w:t>
            </w:r>
          </w:p>
        </w:tc>
      </w:tr>
    </w:tbl>
    <w:p w:rsidR="00C4109C" w:rsidRPr="00C4109C" w:rsidRDefault="00C4109C" w:rsidP="00C4109C">
      <w:pPr>
        <w:pStyle w:val="TCStandard"/>
      </w:pPr>
    </w:p>
    <w:p w:rsidR="00C4109C" w:rsidRPr="00C4109C" w:rsidRDefault="00C4109C" w:rsidP="00C4109C">
      <w:pPr>
        <w:pStyle w:val="TCStandard"/>
        <w:jc w:val="center"/>
      </w:pPr>
      <w:r>
        <w:rPr>
          <w:noProof/>
          <w:lang w:val="cs-CZ" w:eastAsia="cs-CZ"/>
        </w:rPr>
        <w:drawing>
          <wp:inline distT="0" distB="0" distL="0" distR="0">
            <wp:extent cx="3173730" cy="1905635"/>
            <wp:effectExtent l="19050" t="0" r="762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>
      <w:pPr>
        <w:pStyle w:val="TCStandard"/>
        <w:jc w:val="center"/>
      </w:pPr>
      <w:r w:rsidRPr="00C4109C">
        <w:br w:type="page"/>
      </w:r>
    </w:p>
    <w:p w:rsidR="00C4109C" w:rsidRPr="00C4109C" w:rsidRDefault="00C4109C" w:rsidP="00C4109C">
      <w:pPr>
        <w:pStyle w:val="TCHeader3"/>
        <w:rPr>
          <w:rFonts w:ascii="Calibri" w:hAnsi="Calibri"/>
        </w:rPr>
      </w:pPr>
      <w:proofErr w:type="spellStart"/>
      <w:r w:rsidRPr="00C4109C">
        <w:rPr>
          <w:rFonts w:ascii="Calibri" w:hAnsi="Calibri"/>
        </w:rPr>
        <w:lastRenderedPageBreak/>
        <w:t>Odchylky</w:t>
      </w:r>
      <w:proofErr w:type="spellEnd"/>
      <w:r w:rsidRPr="00C4109C">
        <w:rPr>
          <w:rFonts w:ascii="Calibri" w:hAnsi="Calibri"/>
        </w:rPr>
        <w:t xml:space="preserve"> </w:t>
      </w:r>
      <w:proofErr w:type="spellStart"/>
      <w:r w:rsidRPr="00C4109C">
        <w:rPr>
          <w:rFonts w:ascii="Calibri" w:hAnsi="Calibri"/>
        </w:rPr>
        <w:t>polohy</w:t>
      </w:r>
      <w:proofErr w:type="spellEnd"/>
      <w:r w:rsidRPr="00C4109C">
        <w:rPr>
          <w:rFonts w:ascii="Calibri" w:hAnsi="Calibri"/>
        </w:rPr>
        <w:t xml:space="preserve">: 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 w:rsidRPr="00C4109C">
        <w:br w:type="page"/>
      </w:r>
    </w:p>
    <w:p w:rsidR="00C4109C" w:rsidRPr="00C4109C" w:rsidRDefault="00C4109C" w:rsidP="00C4109C">
      <w:pPr>
        <w:pStyle w:val="TCHeader3"/>
        <w:rPr>
          <w:rFonts w:ascii="Calibri" w:hAnsi="Calibri"/>
        </w:rPr>
      </w:pPr>
      <w:proofErr w:type="spellStart"/>
      <w:r w:rsidRPr="00C4109C">
        <w:rPr>
          <w:rFonts w:ascii="Calibri" w:hAnsi="Calibri"/>
        </w:rPr>
        <w:lastRenderedPageBreak/>
        <w:t>Odchylky</w:t>
      </w:r>
      <w:proofErr w:type="spellEnd"/>
      <w:r w:rsidRPr="00C4109C">
        <w:rPr>
          <w:rFonts w:ascii="Calibri" w:hAnsi="Calibri"/>
        </w:rPr>
        <w:t xml:space="preserve"> </w:t>
      </w:r>
      <w:proofErr w:type="spellStart"/>
      <w:r w:rsidRPr="00C4109C">
        <w:rPr>
          <w:rFonts w:ascii="Calibri" w:hAnsi="Calibri"/>
        </w:rPr>
        <w:t>přímosti</w:t>
      </w:r>
      <w:proofErr w:type="spellEnd"/>
      <w:r w:rsidRPr="00C4109C">
        <w:rPr>
          <w:rFonts w:ascii="Calibri" w:hAnsi="Calibri"/>
        </w:rPr>
        <w:t xml:space="preserve">: 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 w:rsidRPr="00C4109C">
        <w:br w:type="page"/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 w:rsidRPr="00C4109C">
        <w:br w:type="page"/>
      </w:r>
    </w:p>
    <w:p w:rsidR="00C4109C" w:rsidRPr="00C4109C" w:rsidRDefault="00C4109C" w:rsidP="00C4109C">
      <w:pPr>
        <w:pStyle w:val="TCHeader3"/>
        <w:rPr>
          <w:rFonts w:ascii="Calibri" w:hAnsi="Calibri"/>
        </w:rPr>
      </w:pPr>
      <w:r w:rsidRPr="00C4109C">
        <w:rPr>
          <w:rFonts w:ascii="Calibri" w:hAnsi="Calibri"/>
        </w:rPr>
        <w:lastRenderedPageBreak/>
        <w:t xml:space="preserve">Pitch / Yaw / Roll: </w:t>
      </w:r>
    </w:p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 w:rsidRPr="00C4109C">
        <w:br w:type="page"/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p w:rsidR="00C4109C" w:rsidRPr="00C4109C" w:rsidRDefault="00C4109C" w:rsidP="00C4109C">
      <w:r>
        <w:rPr>
          <w:noProof/>
          <w:lang w:val="cs-CZ" w:eastAsia="cs-CZ"/>
        </w:rPr>
        <w:drawing>
          <wp:inline distT="0" distB="0" distL="0" distR="0">
            <wp:extent cx="5757545" cy="1616710"/>
            <wp:effectExtent l="19050" t="0" r="0" b="0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09C" w:rsidRPr="00C4109C" w:rsidRDefault="00C4109C" w:rsidP="00C4109C"/>
    <w:sectPr w:rsidR="00C4109C" w:rsidRPr="00C4109C" w:rsidSect="00EE2FED">
      <w:headerReference w:type="default" r:id="rId35"/>
      <w:footerReference w:type="even" r:id="rId36"/>
      <w:footerReference w:type="default" r:id="rId3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263" w:rsidRDefault="00BE1263" w:rsidP="00381249">
      <w:r>
        <w:separator/>
      </w:r>
    </w:p>
    <w:p w:rsidR="00BE1263" w:rsidRDefault="00BE1263" w:rsidP="00381249"/>
  </w:endnote>
  <w:endnote w:type="continuationSeparator" w:id="0">
    <w:p w:rsidR="00BE1263" w:rsidRDefault="00BE1263" w:rsidP="00381249">
      <w:r>
        <w:continuationSeparator/>
      </w:r>
    </w:p>
    <w:p w:rsidR="00BE1263" w:rsidRDefault="00BE1263" w:rsidP="00381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2CE" w:rsidRDefault="007632CE" w:rsidP="00381249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632CE" w:rsidRDefault="007632CE" w:rsidP="00381249">
    <w:pPr>
      <w:pStyle w:val="Zpat"/>
    </w:pPr>
  </w:p>
  <w:p w:rsidR="007632CE" w:rsidRDefault="007632CE" w:rsidP="0038124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9C" w:rsidRDefault="007632CE" w:rsidP="00C4109C">
    <w:pPr>
      <w:pStyle w:val="Zpat"/>
      <w:jc w:val="right"/>
      <w:rPr>
        <w:rStyle w:val="slostrnky"/>
      </w:rPr>
    </w:pPr>
    <w:r w:rsidRPr="00801B1C">
      <w:rPr>
        <w:rStyle w:val="slostrnky"/>
      </w:rPr>
      <w:fldChar w:fldCharType="begin"/>
    </w:r>
    <w:r w:rsidRPr="00801B1C">
      <w:rPr>
        <w:rStyle w:val="slostrnky"/>
      </w:rPr>
      <w:instrText xml:space="preserve">PAGE  </w:instrText>
    </w:r>
    <w:r w:rsidRPr="00801B1C">
      <w:rPr>
        <w:rStyle w:val="slostrnky"/>
      </w:rPr>
      <w:fldChar w:fldCharType="separate"/>
    </w:r>
    <w:r w:rsidR="0046510F">
      <w:rPr>
        <w:rStyle w:val="slostrnky"/>
        <w:noProof/>
      </w:rPr>
      <w:t>1</w:t>
    </w:r>
    <w:r w:rsidRPr="00801B1C">
      <w:rPr>
        <w:rStyle w:val="slostrnky"/>
      </w:rPr>
      <w:fldChar w:fldCharType="end"/>
    </w:r>
  </w:p>
  <w:p w:rsidR="00C4109C" w:rsidRDefault="00C4109C" w:rsidP="00C4109C">
    <w:pPr>
      <w:pStyle w:val="Zpat"/>
      <w:rPr>
        <w:rStyle w:val="slostrnky"/>
        <w:sz w:val="12"/>
      </w:rPr>
    </w:pPr>
    <w:proofErr w:type="spellStart"/>
    <w:r>
      <w:rPr>
        <w:rStyle w:val="slostrnky"/>
        <w:sz w:val="12"/>
      </w:rPr>
      <w:t>Netme</w:t>
    </w:r>
    <w:proofErr w:type="spellEnd"/>
    <w:r>
      <w:rPr>
        <w:rStyle w:val="slostrnky"/>
        <w:sz w:val="12"/>
      </w:rPr>
      <w:t xml:space="preserve"> </w:t>
    </w:r>
    <w:proofErr w:type="spellStart"/>
    <w:r>
      <w:rPr>
        <w:rStyle w:val="slostrnky"/>
        <w:sz w:val="12"/>
      </w:rPr>
      <w:t>Centre</w:t>
    </w:r>
    <w:proofErr w:type="spellEnd"/>
    <w:r>
      <w:rPr>
        <w:rStyle w:val="slostrnky"/>
        <w:sz w:val="12"/>
      </w:rPr>
      <w:t>, FSI, VUT</w:t>
    </w:r>
  </w:p>
  <w:p w:rsidR="00C4109C" w:rsidRDefault="00C4109C" w:rsidP="00C4109C">
    <w:pPr>
      <w:pStyle w:val="Zpat"/>
      <w:rPr>
        <w:rStyle w:val="slostrnky"/>
        <w:sz w:val="12"/>
      </w:rPr>
    </w:pPr>
    <w:r>
      <w:rPr>
        <w:rStyle w:val="slostrnky"/>
        <w:sz w:val="12"/>
      </w:rPr>
      <w:t>Michal Holub</w:t>
    </w:r>
  </w:p>
  <w:p w:rsidR="00C4109C" w:rsidRDefault="00C4109C" w:rsidP="00C4109C">
    <w:pPr>
      <w:pStyle w:val="Zpat"/>
      <w:rPr>
        <w:rStyle w:val="slostrnky"/>
        <w:sz w:val="12"/>
      </w:rPr>
    </w:pPr>
    <w:r>
      <w:rPr>
        <w:rStyle w:val="slostrnky"/>
        <w:sz w:val="12"/>
      </w:rPr>
      <w:t>725506119</w:t>
    </w:r>
  </w:p>
  <w:p w:rsidR="007632CE" w:rsidRPr="00C4109C" w:rsidRDefault="00C4109C" w:rsidP="00C4109C">
    <w:pPr>
      <w:pStyle w:val="Zpat"/>
      <w:rPr>
        <w:rStyle w:val="slostrnky"/>
        <w:sz w:val="12"/>
      </w:rPr>
    </w:pPr>
    <w:r>
      <w:rPr>
        <w:rStyle w:val="slostrnky"/>
        <w:sz w:val="12"/>
      </w:rPr>
      <w:t>holub@fme.vutbr.cz</w:t>
    </w:r>
  </w:p>
  <w:p w:rsidR="007632CE" w:rsidRPr="00801B1C" w:rsidRDefault="007632CE" w:rsidP="00381249">
    <w:pPr>
      <w:pStyle w:val="Zpat"/>
    </w:pPr>
  </w:p>
  <w:p w:rsidR="007632CE" w:rsidRPr="00801B1C" w:rsidRDefault="007632CE" w:rsidP="003812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263" w:rsidRDefault="00BE1263" w:rsidP="00381249">
      <w:r>
        <w:separator/>
      </w:r>
    </w:p>
    <w:p w:rsidR="00BE1263" w:rsidRDefault="00BE1263" w:rsidP="00381249"/>
  </w:footnote>
  <w:footnote w:type="continuationSeparator" w:id="0">
    <w:p w:rsidR="00BE1263" w:rsidRDefault="00BE1263" w:rsidP="00381249">
      <w:r>
        <w:continuationSeparator/>
      </w:r>
    </w:p>
    <w:p w:rsidR="00BE1263" w:rsidRDefault="00BE1263" w:rsidP="003812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2CE" w:rsidRPr="00801B1C" w:rsidRDefault="00C4109C" w:rsidP="00381249">
    <w:pPr>
      <w:pStyle w:val="Zhlav"/>
    </w:pPr>
    <w:proofErr w:type="spellStart"/>
    <w:r>
      <w:rPr>
        <w:sz w:val="16"/>
      </w:rPr>
      <w:t>Trac</w:t>
    </w:r>
    <w:proofErr w:type="spellEnd"/>
    <w:r>
      <w:rPr>
        <w:sz w:val="16"/>
      </w:rPr>
      <w:t xml:space="preserve">-Cal V26 </w:t>
    </w:r>
    <w:proofErr w:type="spellStart"/>
    <w:r>
      <w:rPr>
        <w:sz w:val="16"/>
      </w:rPr>
      <w:t>Build</w:t>
    </w:r>
    <w:proofErr w:type="spellEnd"/>
    <w:r>
      <w:rPr>
        <w:sz w:val="16"/>
      </w:rPr>
      <w:t xml:space="preserve"> 28, 13/11/13</w:t>
    </w:r>
    <w:r>
      <w:rPr>
        <w:noProof/>
        <w:lang w:val="cs-CZ" w:eastAsia="cs-CZ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column">
            <wp:posOffset>4900930</wp:posOffset>
          </wp:positionH>
          <wp:positionV relativeFrom="page">
            <wp:posOffset>408305</wp:posOffset>
          </wp:positionV>
          <wp:extent cx="1122045" cy="471170"/>
          <wp:effectExtent l="19050" t="0" r="1905" b="0"/>
          <wp:wrapNone/>
          <wp:docPr id="1" name="obrázek 1" descr="etalon_briefmaske_ob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talon_briefmaske_ob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8593" t="13249" b="41879"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471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632CE" w:rsidRPr="00801B1C" w:rsidRDefault="007632CE" w:rsidP="003812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E3429"/>
    <w:multiLevelType w:val="hybridMultilevel"/>
    <w:tmpl w:val="71E0190A"/>
    <w:lvl w:ilvl="0" w:tplc="D7C65226">
      <w:start w:val="1"/>
      <w:numFmt w:val="bullet"/>
      <w:pStyle w:val="TC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582"/>
    <w:multiLevelType w:val="hybridMultilevel"/>
    <w:tmpl w:val="D626F4FE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E60D77"/>
    <w:multiLevelType w:val="hybridMultilevel"/>
    <w:tmpl w:val="6E4001DA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B8605A"/>
    <w:multiLevelType w:val="hybridMultilevel"/>
    <w:tmpl w:val="4BE4F048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8F2E07"/>
    <w:multiLevelType w:val="hybridMultilevel"/>
    <w:tmpl w:val="FCF84E46"/>
    <w:lvl w:ilvl="0" w:tplc="F45C0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66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619"/>
    <w:rsid w:val="00035622"/>
    <w:rsid w:val="00091021"/>
    <w:rsid w:val="000B016D"/>
    <w:rsid w:val="000B32CB"/>
    <w:rsid w:val="000B6C6D"/>
    <w:rsid w:val="00113F74"/>
    <w:rsid w:val="00165CFB"/>
    <w:rsid w:val="001C3321"/>
    <w:rsid w:val="001D1ED9"/>
    <w:rsid w:val="00206350"/>
    <w:rsid w:val="00212DF5"/>
    <w:rsid w:val="00243992"/>
    <w:rsid w:val="00244104"/>
    <w:rsid w:val="0026478E"/>
    <w:rsid w:val="0028246B"/>
    <w:rsid w:val="002956D0"/>
    <w:rsid w:val="002D33AF"/>
    <w:rsid w:val="00302628"/>
    <w:rsid w:val="00325E97"/>
    <w:rsid w:val="00330B1D"/>
    <w:rsid w:val="00344AB0"/>
    <w:rsid w:val="003512E7"/>
    <w:rsid w:val="0035385B"/>
    <w:rsid w:val="00381249"/>
    <w:rsid w:val="00381C51"/>
    <w:rsid w:val="003A1332"/>
    <w:rsid w:val="003C2959"/>
    <w:rsid w:val="003D56D1"/>
    <w:rsid w:val="003D6E9F"/>
    <w:rsid w:val="00423619"/>
    <w:rsid w:val="0046069F"/>
    <w:rsid w:val="0046510F"/>
    <w:rsid w:val="0047484B"/>
    <w:rsid w:val="00497491"/>
    <w:rsid w:val="004A1340"/>
    <w:rsid w:val="004A3759"/>
    <w:rsid w:val="004D161E"/>
    <w:rsid w:val="004F3B6B"/>
    <w:rsid w:val="004F6466"/>
    <w:rsid w:val="005A2352"/>
    <w:rsid w:val="005A75DD"/>
    <w:rsid w:val="005D2584"/>
    <w:rsid w:val="005E3DCB"/>
    <w:rsid w:val="005F0711"/>
    <w:rsid w:val="00690E16"/>
    <w:rsid w:val="006946DA"/>
    <w:rsid w:val="006B77B1"/>
    <w:rsid w:val="006D4A46"/>
    <w:rsid w:val="00711BDF"/>
    <w:rsid w:val="00714AA5"/>
    <w:rsid w:val="00722FAC"/>
    <w:rsid w:val="007632CE"/>
    <w:rsid w:val="007753C6"/>
    <w:rsid w:val="00780B2E"/>
    <w:rsid w:val="007954B4"/>
    <w:rsid w:val="00801B1C"/>
    <w:rsid w:val="00844BB7"/>
    <w:rsid w:val="008B5502"/>
    <w:rsid w:val="009C5349"/>
    <w:rsid w:val="00A201FF"/>
    <w:rsid w:val="00A354DD"/>
    <w:rsid w:val="00A642F5"/>
    <w:rsid w:val="00A87F73"/>
    <w:rsid w:val="00AD6F91"/>
    <w:rsid w:val="00AE10DA"/>
    <w:rsid w:val="00B0109C"/>
    <w:rsid w:val="00B2733B"/>
    <w:rsid w:val="00B705EF"/>
    <w:rsid w:val="00B75563"/>
    <w:rsid w:val="00B9448A"/>
    <w:rsid w:val="00BA2994"/>
    <w:rsid w:val="00BC4B3C"/>
    <w:rsid w:val="00BE1263"/>
    <w:rsid w:val="00BF49FB"/>
    <w:rsid w:val="00C3428B"/>
    <w:rsid w:val="00C4109C"/>
    <w:rsid w:val="00C61699"/>
    <w:rsid w:val="00D616E9"/>
    <w:rsid w:val="00DC4B93"/>
    <w:rsid w:val="00DD6B69"/>
    <w:rsid w:val="00DF0F2F"/>
    <w:rsid w:val="00E21790"/>
    <w:rsid w:val="00E738F4"/>
    <w:rsid w:val="00EC7F4C"/>
    <w:rsid w:val="00EE2FED"/>
    <w:rsid w:val="00F00818"/>
    <w:rsid w:val="00F21771"/>
    <w:rsid w:val="00F4134D"/>
    <w:rsid w:val="00FA0E5F"/>
    <w:rsid w:val="00FD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utoRedefine/>
    <w:qFormat/>
    <w:rsid w:val="00381249"/>
    <w:pPr>
      <w:spacing w:before="40" w:after="40"/>
    </w:pPr>
    <w:rPr>
      <w:rFonts w:ascii="Calibri" w:hAnsi="Calibri"/>
      <w:sz w:val="24"/>
      <w:szCs w:val="24"/>
      <w:lang w:val="de-DE" w:eastAsia="de-DE"/>
    </w:rPr>
  </w:style>
  <w:style w:type="paragraph" w:styleId="Nadpis3">
    <w:name w:val="heading 3"/>
    <w:basedOn w:val="Normln"/>
    <w:next w:val="Normln"/>
    <w:qFormat/>
    <w:rsid w:val="00690E1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rFonts w:ascii="Verdana" w:hAnsi="Verdan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TCTable">
    <w:name w:val="TCTable"/>
    <w:basedOn w:val="TCStandard"/>
    <w:rsid w:val="004F3B6B"/>
    <w:rPr>
      <w:sz w:val="16"/>
    </w:rPr>
  </w:style>
  <w:style w:type="paragraph" w:customStyle="1" w:styleId="TCHeader1">
    <w:name w:val="TCHeader1"/>
    <w:basedOn w:val="Normln"/>
    <w:next w:val="TCStandard"/>
    <w:autoRedefine/>
    <w:rsid w:val="002956D0"/>
    <w:pPr>
      <w:spacing w:before="240" w:after="400"/>
    </w:pPr>
    <w:rPr>
      <w:rFonts w:ascii="Verdana" w:hAnsi="Verdana"/>
      <w:sz w:val="40"/>
      <w:szCs w:val="40"/>
    </w:rPr>
  </w:style>
  <w:style w:type="paragraph" w:customStyle="1" w:styleId="TCHeader2">
    <w:name w:val="TCHeader2"/>
    <w:basedOn w:val="Normln"/>
    <w:next w:val="Normln"/>
    <w:autoRedefine/>
    <w:pPr>
      <w:pBdr>
        <w:bottom w:val="single" w:sz="4" w:space="1" w:color="auto"/>
      </w:pBdr>
      <w:spacing w:before="120" w:after="120"/>
    </w:pPr>
    <w:rPr>
      <w:rFonts w:ascii="Verdana" w:hAnsi="Verdana"/>
      <w:b/>
    </w:rPr>
  </w:style>
  <w:style w:type="paragraph" w:customStyle="1" w:styleId="TCList">
    <w:name w:val="TCList"/>
    <w:basedOn w:val="Normln"/>
    <w:pPr>
      <w:numPr>
        <w:numId w:val="5"/>
      </w:numPr>
    </w:pPr>
    <w:rPr>
      <w:rFonts w:ascii="Verdana" w:hAnsi="Verdana"/>
    </w:rPr>
  </w:style>
  <w:style w:type="paragraph" w:customStyle="1" w:styleId="TCPlot">
    <w:name w:val="TCPlot"/>
    <w:basedOn w:val="Normln"/>
    <w:pPr>
      <w:ind w:left="1276" w:hanging="1276"/>
      <w:jc w:val="center"/>
    </w:pPr>
    <w:rPr>
      <w:rFonts w:ascii="Verdana" w:hAnsi="Verdana"/>
    </w:rPr>
  </w:style>
  <w:style w:type="paragraph" w:customStyle="1" w:styleId="TCStandard">
    <w:name w:val="TCStandard"/>
    <w:basedOn w:val="Normln"/>
    <w:rsid w:val="00A87F73"/>
    <w:rPr>
      <w:sz w:val="20"/>
    </w:rPr>
  </w:style>
  <w:style w:type="paragraph" w:customStyle="1" w:styleId="TCHeader3">
    <w:name w:val="TCHeader3"/>
    <w:basedOn w:val="Normln"/>
    <w:next w:val="Normln"/>
    <w:autoRedefine/>
    <w:rsid w:val="002956D0"/>
    <w:pPr>
      <w:spacing w:before="120" w:after="120"/>
    </w:pPr>
    <w:rPr>
      <w:rFonts w:ascii="Verdana" w:hAnsi="Verdana"/>
      <w:b/>
    </w:rPr>
  </w:style>
  <w:style w:type="paragraph" w:customStyle="1" w:styleId="TCTableHeader">
    <w:name w:val="TCTableHeader"/>
    <w:basedOn w:val="TCTable"/>
    <w:rsid w:val="00344AB0"/>
    <w:rPr>
      <w:b/>
    </w:rPr>
  </w:style>
  <w:style w:type="paragraph" w:customStyle="1" w:styleId="TCImageHeader">
    <w:name w:val="TCImageHeader"/>
    <w:basedOn w:val="Normln"/>
    <w:rsid w:val="00113F74"/>
    <w:pPr>
      <w:keepNext/>
      <w:pageBreakBefore/>
    </w:pPr>
    <w:rPr>
      <w:b/>
    </w:rPr>
  </w:style>
  <w:style w:type="paragraph" w:customStyle="1" w:styleId="TCHeader1middle">
    <w:name w:val="TCHeader1_middle"/>
    <w:basedOn w:val="TCHeader1"/>
    <w:rsid w:val="0047484B"/>
    <w:pPr>
      <w:jc w:val="center"/>
    </w:pPr>
  </w:style>
  <w:style w:type="paragraph" w:customStyle="1" w:styleId="TCHeader3middle">
    <w:name w:val="TCHeader3_middle"/>
    <w:basedOn w:val="TCHeader3"/>
    <w:rsid w:val="0047484B"/>
    <w:pPr>
      <w:jc w:val="center"/>
    </w:pPr>
  </w:style>
  <w:style w:type="paragraph" w:customStyle="1" w:styleId="TCTable2">
    <w:name w:val="TCTable2"/>
    <w:basedOn w:val="TCTable"/>
    <w:rsid w:val="007632CE"/>
    <w:pPr>
      <w:spacing w:before="20"/>
    </w:pPr>
  </w:style>
  <w:style w:type="character" w:styleId="Siln">
    <w:name w:val="Strong"/>
    <w:basedOn w:val="Standardnpsmoodstavce"/>
    <w:qFormat/>
    <w:rsid w:val="000B3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theme" Target="theme/theme1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Etalon\Report\tcreport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FC985-D318-4B8C-AE43-E622D2A9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tcreport</Template>
  <TotalTime>3</TotalTime>
  <Pages>12</Pages>
  <Words>355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Measurement Report</vt:lpstr>
    </vt:vector>
  </TitlesOfParts>
  <Company>ETALON AG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Measurement Report</dc:title>
  <dc:creator>prezentace</dc:creator>
  <cp:lastModifiedBy>Malik</cp:lastModifiedBy>
  <cp:revision>2</cp:revision>
  <cp:lastPrinted>2005-08-16T20:43:00Z</cp:lastPrinted>
  <dcterms:created xsi:type="dcterms:W3CDTF">2014-04-09T10:46:00Z</dcterms:created>
  <dcterms:modified xsi:type="dcterms:W3CDTF">2014-05-29T16:01:00Z</dcterms:modified>
</cp:coreProperties>
</file>