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F28" w:rsidRPr="00722F28" w:rsidRDefault="003C5268" w:rsidP="00722F28">
      <w:pPr>
        <w:pStyle w:val="TCHeader1"/>
        <w:rPr>
          <w:rStyle w:val="Siln"/>
          <w:rFonts w:ascii="Calibri" w:hAnsi="Calibri"/>
        </w:rPr>
      </w:pPr>
      <w:proofErr w:type="spellStart"/>
      <w:r>
        <w:rPr>
          <w:rStyle w:val="Siln"/>
          <w:rFonts w:ascii="Calibri" w:hAnsi="Calibri"/>
        </w:rPr>
        <w:t>Příloha</w:t>
      </w:r>
      <w:proofErr w:type="spellEnd"/>
      <w:r>
        <w:rPr>
          <w:rStyle w:val="Siln"/>
          <w:rFonts w:ascii="Calibri" w:hAnsi="Calibri"/>
        </w:rPr>
        <w:t xml:space="preserve"> 1 - </w:t>
      </w:r>
      <w:bookmarkStart w:id="0" w:name="_GoBack"/>
      <w:bookmarkEnd w:id="0"/>
      <w:proofErr w:type="spellStart"/>
      <w:r w:rsidR="00722F28" w:rsidRPr="00722F28">
        <w:rPr>
          <w:rStyle w:val="Siln"/>
          <w:rFonts w:ascii="Calibri" w:hAnsi="Calibri"/>
        </w:rPr>
        <w:t>Měřicí</w:t>
      </w:r>
      <w:proofErr w:type="spellEnd"/>
      <w:r w:rsidR="00722F28" w:rsidRPr="00722F28">
        <w:rPr>
          <w:rStyle w:val="Siln"/>
          <w:rFonts w:ascii="Calibri" w:hAnsi="Calibri"/>
        </w:rPr>
        <w:t xml:space="preserve"> </w:t>
      </w:r>
      <w:proofErr w:type="spellStart"/>
      <w:r w:rsidR="00722F28" w:rsidRPr="00722F28">
        <w:rPr>
          <w:rStyle w:val="Siln"/>
          <w:rFonts w:ascii="Calibri" w:hAnsi="Calibri"/>
        </w:rPr>
        <w:t>report</w:t>
      </w:r>
      <w:proofErr w:type="spellEnd"/>
      <w:r w:rsidR="00722F28" w:rsidRPr="00722F28">
        <w:rPr>
          <w:rStyle w:val="Siln"/>
          <w:rFonts w:ascii="Calibri" w:hAnsi="Calibri"/>
        </w:rPr>
        <w:t xml:space="preserve"> TRAC-CAL </w:t>
      </w:r>
    </w:p>
    <w:p w:rsidR="00722F28" w:rsidRPr="00722F28" w:rsidRDefault="00722F28" w:rsidP="00722F28">
      <w:pPr>
        <w:pStyle w:val="TCHeader2"/>
        <w:rPr>
          <w:rFonts w:ascii="Calibri" w:hAnsi="Calibri"/>
        </w:rPr>
      </w:pPr>
      <w:r w:rsidRPr="00722F28">
        <w:rPr>
          <w:rFonts w:ascii="Calibri" w:hAnsi="Calibri"/>
        </w:rPr>
        <w:t xml:space="preserve">Info </w:t>
      </w:r>
      <w:proofErr w:type="spellStart"/>
      <w:r w:rsidRPr="00722F28">
        <w:rPr>
          <w:rFonts w:ascii="Calibri" w:hAnsi="Calibri"/>
        </w:rPr>
        <w:t>stroje</w:t>
      </w:r>
      <w:proofErr w:type="spellEnd"/>
      <w:r w:rsidRPr="00722F28">
        <w:rPr>
          <w:rFonts w:ascii="Calibri" w:hAnsi="Calibri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722F28" w:rsidRPr="00722F28" w:rsidTr="00722F28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proofErr w:type="spellStart"/>
            <w:r w:rsidRPr="00722F28">
              <w:rPr>
                <w:sz w:val="18"/>
              </w:rPr>
              <w:t>Stroj</w:t>
            </w:r>
            <w:proofErr w:type="spellEnd"/>
            <w:r w:rsidRPr="00722F28">
              <w:rPr>
                <w:sz w:val="18"/>
              </w:rPr>
              <w:t xml:space="preserve">: 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MCV754</w:t>
            </w:r>
          </w:p>
        </w:tc>
      </w:tr>
      <w:tr w:rsidR="00722F28" w:rsidRPr="00722F28" w:rsidTr="00722F28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proofErr w:type="spellStart"/>
            <w:r w:rsidRPr="00722F28">
              <w:rPr>
                <w:sz w:val="18"/>
              </w:rPr>
              <w:t>Výrobní</w:t>
            </w:r>
            <w:proofErr w:type="spellEnd"/>
            <w:r w:rsidRPr="00722F28">
              <w:rPr>
                <w:sz w:val="18"/>
              </w:rPr>
              <w:t xml:space="preserve"> </w:t>
            </w:r>
            <w:proofErr w:type="spellStart"/>
            <w:r w:rsidRPr="00722F28">
              <w:rPr>
                <w:sz w:val="18"/>
              </w:rPr>
              <w:t>číslo</w:t>
            </w:r>
            <w:proofErr w:type="spellEnd"/>
            <w:r w:rsidRPr="00722F28">
              <w:rPr>
                <w:sz w:val="18"/>
              </w:rPr>
              <w:t xml:space="preserve">.: 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</w:p>
        </w:tc>
      </w:tr>
      <w:tr w:rsidR="00722F28" w:rsidRPr="00722F28" w:rsidTr="00722F28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proofErr w:type="spellStart"/>
            <w:r w:rsidRPr="00722F28">
              <w:rPr>
                <w:sz w:val="18"/>
              </w:rPr>
              <w:t>Machine</w:t>
            </w:r>
            <w:proofErr w:type="spellEnd"/>
            <w:r w:rsidRPr="00722F28">
              <w:rPr>
                <w:sz w:val="18"/>
              </w:rPr>
              <w:t xml:space="preserve"> </w:t>
            </w:r>
            <w:proofErr w:type="spellStart"/>
            <w:r w:rsidRPr="00722F28">
              <w:rPr>
                <w:sz w:val="18"/>
              </w:rPr>
              <w:t>volume</w:t>
            </w:r>
            <w:proofErr w:type="spellEnd"/>
            <w:r w:rsidRPr="00722F28">
              <w:rPr>
                <w:sz w:val="18"/>
              </w:rPr>
              <w:t xml:space="preserve"> [X] [Y] [Z] [mm]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[0 - 754]  [0 - 500]  [-550 - 0]</w:t>
            </w:r>
          </w:p>
        </w:tc>
      </w:tr>
      <w:tr w:rsidR="00722F28" w:rsidRPr="00722F28" w:rsidTr="00722F28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proofErr w:type="spellStart"/>
            <w:r w:rsidRPr="00722F28">
              <w:rPr>
                <w:sz w:val="18"/>
              </w:rPr>
              <w:t>Machine</w:t>
            </w:r>
            <w:proofErr w:type="spellEnd"/>
            <w:r w:rsidRPr="00722F28">
              <w:rPr>
                <w:sz w:val="18"/>
              </w:rPr>
              <w:t xml:space="preserve"> </w:t>
            </w:r>
            <w:proofErr w:type="spellStart"/>
            <w:r w:rsidRPr="00722F28">
              <w:rPr>
                <w:sz w:val="18"/>
              </w:rPr>
              <w:t>volume</w:t>
            </w:r>
            <w:proofErr w:type="spellEnd"/>
            <w:r w:rsidRPr="00722F28">
              <w:rPr>
                <w:sz w:val="18"/>
              </w:rPr>
              <w:t xml:space="preserve"> [X / Y / Z] [mm]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[754 / 500 / 550]</w:t>
            </w:r>
          </w:p>
        </w:tc>
      </w:tr>
      <w:tr w:rsidR="00722F28" w:rsidRPr="00722F28" w:rsidTr="00722F28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proofErr w:type="spellStart"/>
            <w:r w:rsidRPr="00722F28">
              <w:rPr>
                <w:sz w:val="18"/>
              </w:rPr>
              <w:t>Kinematic</w:t>
            </w:r>
            <w:proofErr w:type="spellEnd"/>
            <w:r w:rsidRPr="00722F28">
              <w:rPr>
                <w:sz w:val="18"/>
              </w:rPr>
              <w:t xml:space="preserve"> </w:t>
            </w:r>
            <w:proofErr w:type="spellStart"/>
            <w:r w:rsidRPr="00722F28">
              <w:rPr>
                <w:sz w:val="18"/>
              </w:rPr>
              <w:t>order</w:t>
            </w:r>
            <w:proofErr w:type="spellEnd"/>
          </w:p>
        </w:tc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XYZ</w:t>
            </w:r>
          </w:p>
        </w:tc>
      </w:tr>
      <w:tr w:rsidR="00722F28" w:rsidRPr="00722F28" w:rsidTr="00722F28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proofErr w:type="spellStart"/>
            <w:r w:rsidRPr="00722F28">
              <w:rPr>
                <w:sz w:val="18"/>
              </w:rPr>
              <w:t>Koeficient</w:t>
            </w:r>
            <w:proofErr w:type="spellEnd"/>
            <w:r w:rsidRPr="00722F28">
              <w:rPr>
                <w:sz w:val="18"/>
              </w:rPr>
              <w:t xml:space="preserve"> </w:t>
            </w:r>
            <w:proofErr w:type="spellStart"/>
            <w:r w:rsidRPr="00722F28">
              <w:rPr>
                <w:sz w:val="18"/>
              </w:rPr>
              <w:t>roztažnosti</w:t>
            </w:r>
            <w:proofErr w:type="spellEnd"/>
            <w:r w:rsidRPr="00722F28">
              <w:rPr>
                <w:sz w:val="18"/>
              </w:rPr>
              <w:t xml:space="preserve"> </w:t>
            </w:r>
            <w:proofErr w:type="spellStart"/>
            <w:r w:rsidRPr="00722F28">
              <w:rPr>
                <w:sz w:val="18"/>
              </w:rPr>
              <w:t>odměřování</w:t>
            </w:r>
            <w:proofErr w:type="spellEnd"/>
            <w:r w:rsidRPr="00722F28">
              <w:rPr>
                <w:sz w:val="18"/>
              </w:rPr>
              <w:t xml:space="preserve"> X: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11.7 µm/(m*K)</w:t>
            </w:r>
          </w:p>
        </w:tc>
      </w:tr>
      <w:tr w:rsidR="00722F28" w:rsidRPr="00722F28" w:rsidTr="00722F28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proofErr w:type="spellStart"/>
            <w:r w:rsidRPr="00722F28">
              <w:rPr>
                <w:sz w:val="18"/>
              </w:rPr>
              <w:t>Koeficient</w:t>
            </w:r>
            <w:proofErr w:type="spellEnd"/>
            <w:r w:rsidRPr="00722F28">
              <w:rPr>
                <w:sz w:val="18"/>
              </w:rPr>
              <w:t xml:space="preserve"> </w:t>
            </w:r>
            <w:proofErr w:type="spellStart"/>
            <w:r w:rsidRPr="00722F28">
              <w:rPr>
                <w:sz w:val="18"/>
              </w:rPr>
              <w:t>roztažnosti</w:t>
            </w:r>
            <w:proofErr w:type="spellEnd"/>
            <w:r w:rsidRPr="00722F28">
              <w:rPr>
                <w:sz w:val="18"/>
              </w:rPr>
              <w:t xml:space="preserve"> </w:t>
            </w:r>
            <w:proofErr w:type="spellStart"/>
            <w:r w:rsidRPr="00722F28">
              <w:rPr>
                <w:sz w:val="18"/>
              </w:rPr>
              <w:t>odměřován</w:t>
            </w:r>
            <w:proofErr w:type="spellEnd"/>
            <w:r w:rsidRPr="00722F28">
              <w:rPr>
                <w:sz w:val="18"/>
              </w:rPr>
              <w:t xml:space="preserve"> Y: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11.7 µm/(m*K)</w:t>
            </w:r>
          </w:p>
        </w:tc>
      </w:tr>
      <w:tr w:rsidR="00722F28" w:rsidRPr="00722F28" w:rsidTr="00722F28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proofErr w:type="spellStart"/>
            <w:r w:rsidRPr="00722F28">
              <w:rPr>
                <w:sz w:val="18"/>
              </w:rPr>
              <w:t>Koeficient</w:t>
            </w:r>
            <w:proofErr w:type="spellEnd"/>
            <w:r w:rsidRPr="00722F28">
              <w:rPr>
                <w:sz w:val="18"/>
              </w:rPr>
              <w:t xml:space="preserve"> </w:t>
            </w:r>
            <w:proofErr w:type="spellStart"/>
            <w:r w:rsidRPr="00722F28">
              <w:rPr>
                <w:sz w:val="18"/>
              </w:rPr>
              <w:t>roztažnosti</w:t>
            </w:r>
            <w:proofErr w:type="spellEnd"/>
            <w:r w:rsidRPr="00722F28">
              <w:rPr>
                <w:sz w:val="18"/>
              </w:rPr>
              <w:t xml:space="preserve"> </w:t>
            </w:r>
            <w:proofErr w:type="spellStart"/>
            <w:r w:rsidRPr="00722F28">
              <w:rPr>
                <w:sz w:val="18"/>
              </w:rPr>
              <w:t>odměřován</w:t>
            </w:r>
            <w:proofErr w:type="spellEnd"/>
            <w:r w:rsidRPr="00722F28">
              <w:rPr>
                <w:sz w:val="18"/>
              </w:rPr>
              <w:t xml:space="preserve"> Z: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11.7 µm/(m*K)</w:t>
            </w:r>
          </w:p>
        </w:tc>
      </w:tr>
      <w:tr w:rsidR="00722F28" w:rsidRPr="00722F28" w:rsidTr="00722F28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r w:rsidRPr="00722F28">
              <w:rPr>
                <w:sz w:val="18"/>
              </w:rPr>
              <w:t xml:space="preserve">Datum </w:t>
            </w:r>
            <w:proofErr w:type="spellStart"/>
            <w:r w:rsidRPr="00722F28">
              <w:rPr>
                <w:sz w:val="18"/>
              </w:rPr>
              <w:t>zkoušky</w:t>
            </w:r>
            <w:proofErr w:type="spellEnd"/>
            <w:r w:rsidRPr="00722F28">
              <w:rPr>
                <w:sz w:val="18"/>
              </w:rPr>
              <w:t xml:space="preserve">: 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08-Apr-2014</w:t>
            </w:r>
          </w:p>
        </w:tc>
      </w:tr>
      <w:tr w:rsidR="00722F28" w:rsidRPr="00722F28" w:rsidTr="00722F28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proofErr w:type="spellStart"/>
            <w:r w:rsidRPr="00722F28">
              <w:rPr>
                <w:sz w:val="18"/>
              </w:rPr>
              <w:t>Zkoušející</w:t>
            </w:r>
            <w:proofErr w:type="spellEnd"/>
            <w:r w:rsidRPr="00722F28">
              <w:rPr>
                <w:sz w:val="18"/>
              </w:rPr>
              <w:t xml:space="preserve">: 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Pavel Maly</w:t>
            </w:r>
          </w:p>
        </w:tc>
      </w:tr>
      <w:tr w:rsidR="00722F28" w:rsidRPr="00722F28" w:rsidTr="00722F28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proofErr w:type="spellStart"/>
            <w:r w:rsidRPr="00722F28">
              <w:rPr>
                <w:sz w:val="18"/>
              </w:rPr>
              <w:t>Společnost</w:t>
            </w:r>
            <w:proofErr w:type="spellEnd"/>
            <w:r w:rsidRPr="00722F28">
              <w:rPr>
                <w:sz w:val="18"/>
              </w:rPr>
              <w:t xml:space="preserve">: 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UVSSR</w:t>
            </w:r>
          </w:p>
        </w:tc>
      </w:tr>
      <w:tr w:rsidR="00722F28" w:rsidRPr="00722F28" w:rsidTr="00722F28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proofErr w:type="spellStart"/>
            <w:r w:rsidRPr="00722F28">
              <w:rPr>
                <w:sz w:val="18"/>
              </w:rPr>
              <w:t>Oddělení</w:t>
            </w:r>
            <w:proofErr w:type="spellEnd"/>
            <w:r w:rsidRPr="00722F28">
              <w:rPr>
                <w:sz w:val="18"/>
              </w:rPr>
              <w:t xml:space="preserve">: 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</w:p>
        </w:tc>
      </w:tr>
      <w:tr w:rsidR="00722F28" w:rsidRPr="00722F28" w:rsidTr="00722F28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proofErr w:type="spellStart"/>
            <w:r w:rsidRPr="00722F28">
              <w:rPr>
                <w:sz w:val="18"/>
              </w:rPr>
              <w:t>Komentáře</w:t>
            </w:r>
            <w:proofErr w:type="spellEnd"/>
            <w:r w:rsidRPr="00722F28">
              <w:rPr>
                <w:sz w:val="18"/>
              </w:rPr>
              <w:t xml:space="preserve">: 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</w:p>
        </w:tc>
      </w:tr>
    </w:tbl>
    <w:p w:rsidR="00722F28" w:rsidRPr="00722F28" w:rsidRDefault="00722F28" w:rsidP="00722F28"/>
    <w:p w:rsidR="00722F28" w:rsidRPr="00722F28" w:rsidRDefault="00722F28" w:rsidP="00722F28">
      <w:pPr>
        <w:jc w:val="center"/>
      </w:pPr>
      <w:r>
        <w:rPr>
          <w:noProof/>
          <w:lang w:val="cs-CZ" w:eastAsia="cs-CZ"/>
        </w:rPr>
        <w:drawing>
          <wp:inline distT="0" distB="0" distL="0" distR="0">
            <wp:extent cx="2536825" cy="1398270"/>
            <wp:effectExtent l="19050" t="0" r="0" b="0"/>
            <wp:docPr id="3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825" cy="1398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F28" w:rsidRPr="00722F28" w:rsidRDefault="00722F28" w:rsidP="00722F28">
      <w:pPr>
        <w:pStyle w:val="TCStandard"/>
        <w:jc w:val="center"/>
      </w:pPr>
      <w:proofErr w:type="spellStart"/>
      <w:r w:rsidRPr="00722F28">
        <w:t>Konzolová</w:t>
      </w:r>
      <w:proofErr w:type="spellEnd"/>
      <w:r w:rsidRPr="00722F28">
        <w:t xml:space="preserve"> </w:t>
      </w:r>
      <w:proofErr w:type="spellStart"/>
      <w:r w:rsidRPr="00722F28">
        <w:t>frézka</w:t>
      </w:r>
      <w:proofErr w:type="spellEnd"/>
    </w:p>
    <w:p w:rsidR="00722F28" w:rsidRPr="00722F28" w:rsidRDefault="00722F28" w:rsidP="00722F28">
      <w:pPr>
        <w:pStyle w:val="TCStandard"/>
        <w:jc w:val="center"/>
      </w:pPr>
    </w:p>
    <w:p w:rsidR="00722F28" w:rsidRPr="00722F28" w:rsidRDefault="00722F28" w:rsidP="00722F28">
      <w:pPr>
        <w:pStyle w:val="TCHeader2"/>
        <w:rPr>
          <w:rFonts w:ascii="Calibri" w:hAnsi="Calibri"/>
        </w:rPr>
      </w:pPr>
      <w:r w:rsidRPr="00722F28">
        <w:rPr>
          <w:rFonts w:ascii="Calibri" w:hAnsi="Calibri"/>
        </w:rPr>
        <w:t xml:space="preserve">Model </w:t>
      </w:r>
      <w:proofErr w:type="spellStart"/>
      <w:r w:rsidRPr="00722F28">
        <w:rPr>
          <w:rFonts w:ascii="Calibri" w:hAnsi="Calibri"/>
        </w:rPr>
        <w:t>nejistoty</w:t>
      </w:r>
      <w:proofErr w:type="spellEnd"/>
      <w:r w:rsidRPr="00722F28">
        <w:rPr>
          <w:rFonts w:ascii="Calibri" w:hAnsi="Calibri"/>
        </w:rPr>
        <w:t xml:space="preserve"> TRACER/TRACKER: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722F28" w:rsidRPr="00722F28" w:rsidTr="00722F28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r w:rsidRPr="00722F28">
              <w:rPr>
                <w:sz w:val="18"/>
              </w:rPr>
              <w:t xml:space="preserve">Serial </w:t>
            </w:r>
            <w:proofErr w:type="spellStart"/>
            <w:r w:rsidRPr="00722F28">
              <w:rPr>
                <w:sz w:val="18"/>
              </w:rPr>
              <w:t>No</w:t>
            </w:r>
            <w:proofErr w:type="spellEnd"/>
            <w:r w:rsidRPr="00722F28">
              <w:rPr>
                <w:sz w:val="18"/>
              </w:rPr>
              <w:t>. Tracer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</w:p>
        </w:tc>
      </w:tr>
      <w:tr w:rsidR="00722F28" w:rsidRPr="00722F28" w:rsidTr="00722F28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proofErr w:type="spellStart"/>
            <w:r w:rsidRPr="00722F28">
              <w:rPr>
                <w:sz w:val="18"/>
              </w:rPr>
              <w:t>Statická</w:t>
            </w:r>
            <w:proofErr w:type="spellEnd"/>
            <w:r w:rsidRPr="00722F28">
              <w:rPr>
                <w:sz w:val="18"/>
              </w:rPr>
              <w:t xml:space="preserve"> </w:t>
            </w:r>
            <w:proofErr w:type="spellStart"/>
            <w:r w:rsidRPr="00722F28">
              <w:rPr>
                <w:sz w:val="18"/>
              </w:rPr>
              <w:t>nejistota</w:t>
            </w:r>
            <w:proofErr w:type="spellEnd"/>
            <w:r w:rsidRPr="00722F28">
              <w:rPr>
                <w:sz w:val="18"/>
              </w:rPr>
              <w:t>: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0.2 µm (k=2)</w:t>
            </w:r>
          </w:p>
        </w:tc>
      </w:tr>
      <w:tr w:rsidR="00722F28" w:rsidRPr="00722F28" w:rsidTr="00722F28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proofErr w:type="spellStart"/>
            <w:r w:rsidRPr="00722F28">
              <w:rPr>
                <w:sz w:val="18"/>
              </w:rPr>
              <w:t>Závislá</w:t>
            </w:r>
            <w:proofErr w:type="spellEnd"/>
            <w:r w:rsidRPr="00722F28">
              <w:rPr>
                <w:sz w:val="18"/>
              </w:rPr>
              <w:t xml:space="preserve"> </w:t>
            </w:r>
            <w:proofErr w:type="spellStart"/>
            <w:r w:rsidRPr="00722F28">
              <w:rPr>
                <w:sz w:val="18"/>
              </w:rPr>
              <w:t>délka</w:t>
            </w:r>
            <w:proofErr w:type="spellEnd"/>
            <w:r w:rsidRPr="00722F28">
              <w:rPr>
                <w:sz w:val="18"/>
              </w:rPr>
              <w:t xml:space="preserve"> (</w:t>
            </w:r>
            <w:proofErr w:type="spellStart"/>
            <w:r w:rsidRPr="00722F28">
              <w:rPr>
                <w:sz w:val="18"/>
              </w:rPr>
              <w:t>náhodná</w:t>
            </w:r>
            <w:proofErr w:type="spellEnd"/>
            <w:r w:rsidRPr="00722F28">
              <w:rPr>
                <w:sz w:val="18"/>
              </w:rPr>
              <w:t>):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0.2 µm/m (k=2)</w:t>
            </w:r>
          </w:p>
        </w:tc>
      </w:tr>
      <w:tr w:rsidR="00722F28" w:rsidRPr="00722F28" w:rsidTr="00722F28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proofErr w:type="spellStart"/>
            <w:r w:rsidRPr="00722F28">
              <w:rPr>
                <w:sz w:val="18"/>
              </w:rPr>
              <w:t>Závislá</w:t>
            </w:r>
            <w:proofErr w:type="spellEnd"/>
            <w:r w:rsidRPr="00722F28">
              <w:rPr>
                <w:sz w:val="18"/>
              </w:rPr>
              <w:t xml:space="preserve"> </w:t>
            </w:r>
            <w:proofErr w:type="spellStart"/>
            <w:r w:rsidRPr="00722F28">
              <w:rPr>
                <w:sz w:val="18"/>
              </w:rPr>
              <w:t>délka</w:t>
            </w:r>
            <w:proofErr w:type="spellEnd"/>
            <w:r w:rsidRPr="00722F28">
              <w:rPr>
                <w:sz w:val="18"/>
              </w:rPr>
              <w:t xml:space="preserve"> (</w:t>
            </w:r>
            <w:proofErr w:type="spellStart"/>
            <w:r w:rsidRPr="00722F28">
              <w:rPr>
                <w:sz w:val="18"/>
              </w:rPr>
              <w:t>systematická</w:t>
            </w:r>
            <w:proofErr w:type="spellEnd"/>
            <w:r w:rsidRPr="00722F28">
              <w:rPr>
                <w:sz w:val="18"/>
              </w:rPr>
              <w:t>):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0.2 µm/m (k=2)</w:t>
            </w:r>
          </w:p>
        </w:tc>
      </w:tr>
      <w:tr w:rsidR="00722F28" w:rsidRPr="00722F28" w:rsidTr="00722F28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proofErr w:type="spellStart"/>
            <w:r w:rsidRPr="00722F28">
              <w:rPr>
                <w:sz w:val="18"/>
              </w:rPr>
              <w:t>Nejistota</w:t>
            </w:r>
            <w:proofErr w:type="spellEnd"/>
            <w:r w:rsidRPr="00722F28">
              <w:rPr>
                <w:sz w:val="18"/>
              </w:rPr>
              <w:t xml:space="preserve"> </w:t>
            </w:r>
            <w:proofErr w:type="spellStart"/>
            <w:r w:rsidRPr="00722F28">
              <w:rPr>
                <w:sz w:val="18"/>
              </w:rPr>
              <w:t>posunu</w:t>
            </w:r>
            <w:proofErr w:type="spellEnd"/>
            <w:r w:rsidRPr="00722F28">
              <w:rPr>
                <w:sz w:val="18"/>
              </w:rPr>
              <w:t xml:space="preserve"> </w:t>
            </w:r>
            <w:proofErr w:type="spellStart"/>
            <w:r w:rsidRPr="00722F28">
              <w:rPr>
                <w:sz w:val="18"/>
              </w:rPr>
              <w:t>reflektoru</w:t>
            </w:r>
            <w:proofErr w:type="spellEnd"/>
            <w:r w:rsidRPr="00722F28">
              <w:rPr>
                <w:sz w:val="18"/>
              </w:rPr>
              <w:t>: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0 mm</w:t>
            </w:r>
          </w:p>
        </w:tc>
      </w:tr>
    </w:tbl>
    <w:p w:rsidR="00722F28" w:rsidRPr="00722F28" w:rsidRDefault="00722F28" w:rsidP="00722F28"/>
    <w:p w:rsidR="00722F28" w:rsidRPr="00722F28" w:rsidRDefault="00722F28" w:rsidP="00722F28">
      <w:pPr>
        <w:pStyle w:val="TCHeader2"/>
        <w:rPr>
          <w:rFonts w:ascii="Calibri" w:hAnsi="Calibri"/>
        </w:rPr>
      </w:pPr>
      <w:r w:rsidRPr="00722F28">
        <w:rPr>
          <w:rFonts w:ascii="Calibri" w:hAnsi="Calibri"/>
        </w:rPr>
        <w:t>Software Info: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722F28" w:rsidRPr="00722F28" w:rsidTr="00722F28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r w:rsidRPr="00722F28">
              <w:rPr>
                <w:sz w:val="18"/>
              </w:rPr>
              <w:t>Software: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proofErr w:type="spellStart"/>
            <w:r w:rsidRPr="00722F28">
              <w:rPr>
                <w:sz w:val="18"/>
              </w:rPr>
              <w:t>Trac</w:t>
            </w:r>
            <w:proofErr w:type="spellEnd"/>
            <w:r w:rsidRPr="00722F28">
              <w:rPr>
                <w:sz w:val="18"/>
              </w:rPr>
              <w:t>-Cal</w:t>
            </w:r>
          </w:p>
        </w:tc>
      </w:tr>
      <w:tr w:rsidR="00722F28" w:rsidRPr="00722F28" w:rsidTr="00722F28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r w:rsidRPr="00722F28">
              <w:rPr>
                <w:sz w:val="18"/>
              </w:rPr>
              <w:t>Version (</w:t>
            </w:r>
            <w:proofErr w:type="spellStart"/>
            <w:r w:rsidRPr="00722F28">
              <w:rPr>
                <w:sz w:val="18"/>
              </w:rPr>
              <w:t>measurement</w:t>
            </w:r>
            <w:proofErr w:type="spellEnd"/>
            <w:r w:rsidRPr="00722F28">
              <w:rPr>
                <w:sz w:val="18"/>
              </w:rPr>
              <w:t>):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V26.28.2013-07-12</w:t>
            </w:r>
          </w:p>
        </w:tc>
      </w:tr>
      <w:tr w:rsidR="00722F28" w:rsidRPr="00722F28" w:rsidTr="00722F28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r w:rsidRPr="00722F28">
              <w:rPr>
                <w:sz w:val="18"/>
              </w:rPr>
              <w:t>Version (</w:t>
            </w:r>
            <w:proofErr w:type="spellStart"/>
            <w:r w:rsidRPr="00722F28">
              <w:rPr>
                <w:sz w:val="18"/>
              </w:rPr>
              <w:t>report</w:t>
            </w:r>
            <w:proofErr w:type="spellEnd"/>
            <w:r w:rsidRPr="00722F28">
              <w:rPr>
                <w:sz w:val="18"/>
              </w:rPr>
              <w:t>):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V26.44.2014-02-04</w:t>
            </w:r>
          </w:p>
        </w:tc>
      </w:tr>
      <w:tr w:rsidR="00722F28" w:rsidRPr="00722F28" w:rsidTr="00722F28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proofErr w:type="spellStart"/>
            <w:r w:rsidRPr="00722F28">
              <w:rPr>
                <w:sz w:val="18"/>
              </w:rPr>
              <w:t>Method</w:t>
            </w:r>
            <w:proofErr w:type="spellEnd"/>
            <w:r w:rsidRPr="00722F28">
              <w:rPr>
                <w:sz w:val="18"/>
              </w:rPr>
              <w:t xml:space="preserve"> </w:t>
            </w:r>
            <w:proofErr w:type="spellStart"/>
            <w:r w:rsidRPr="00722F28">
              <w:rPr>
                <w:sz w:val="18"/>
              </w:rPr>
              <w:t>of</w:t>
            </w:r>
            <w:proofErr w:type="spellEnd"/>
            <w:r w:rsidRPr="00722F28">
              <w:rPr>
                <w:sz w:val="18"/>
              </w:rPr>
              <w:t xml:space="preserve"> </w:t>
            </w:r>
            <w:proofErr w:type="spellStart"/>
            <w:r w:rsidRPr="00722F28">
              <w:rPr>
                <w:sz w:val="18"/>
              </w:rPr>
              <w:t>calculation</w:t>
            </w:r>
            <w:proofErr w:type="spellEnd"/>
            <w:r w:rsidRPr="00722F28">
              <w:rPr>
                <w:sz w:val="18"/>
              </w:rPr>
              <w:t>: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 xml:space="preserve">Model FRB </w:t>
            </w:r>
          </w:p>
        </w:tc>
      </w:tr>
    </w:tbl>
    <w:p w:rsidR="00722F28" w:rsidRPr="00722F28" w:rsidRDefault="00722F28" w:rsidP="00722F28"/>
    <w:p w:rsidR="00722F28" w:rsidRPr="00722F28" w:rsidRDefault="00722F28" w:rsidP="00722F28">
      <w:pPr>
        <w:pStyle w:val="TCHeader2"/>
        <w:rPr>
          <w:rFonts w:ascii="Calibri" w:hAnsi="Calibri"/>
        </w:rPr>
      </w:pPr>
      <w:r w:rsidRPr="00722F28">
        <w:rPr>
          <w:rFonts w:ascii="Calibri" w:hAnsi="Calibri"/>
        </w:rPr>
        <w:br w:type="page"/>
      </w:r>
      <w:r w:rsidRPr="00722F28">
        <w:rPr>
          <w:rFonts w:ascii="Calibri" w:hAnsi="Calibri"/>
        </w:rPr>
        <w:lastRenderedPageBreak/>
        <w:t xml:space="preserve">1. </w:t>
      </w:r>
      <w:proofErr w:type="spellStart"/>
      <w:r w:rsidRPr="00722F28">
        <w:rPr>
          <w:rFonts w:ascii="Calibri" w:hAnsi="Calibri"/>
        </w:rPr>
        <w:t>Měření</w:t>
      </w:r>
      <w:proofErr w:type="spellEnd"/>
      <w:r w:rsidRPr="00722F28">
        <w:rPr>
          <w:rFonts w:ascii="Calibri" w:hAnsi="Calibri"/>
        </w:rPr>
        <w:t>, Pozice1</w:t>
      </w:r>
    </w:p>
    <w:p w:rsidR="00722F28" w:rsidRPr="00722F28" w:rsidRDefault="00722F28" w:rsidP="00722F28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0"/>
        <w:gridCol w:w="1402"/>
        <w:gridCol w:w="1402"/>
        <w:gridCol w:w="1402"/>
        <w:gridCol w:w="1402"/>
      </w:tblGrid>
      <w:tr w:rsidR="00722F28" w:rsidRPr="00722F28" w:rsidTr="00722F28">
        <w:trPr>
          <w:trHeight w:hRule="exact" w:val="260"/>
        </w:trPr>
        <w:tc>
          <w:tcPr>
            <w:tcW w:w="36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r w:rsidRPr="00722F28">
              <w:rPr>
                <w:sz w:val="18"/>
              </w:rPr>
              <w:t xml:space="preserve">   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 xml:space="preserve">X [mm]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 xml:space="preserve">Y [mm]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 xml:space="preserve">Z [mm]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proofErr w:type="spellStart"/>
            <w:r w:rsidRPr="00722F28">
              <w:rPr>
                <w:sz w:val="18"/>
              </w:rPr>
              <w:t>Inklinace</w:t>
            </w:r>
            <w:proofErr w:type="spellEnd"/>
            <w:r w:rsidRPr="00722F28">
              <w:rPr>
                <w:sz w:val="18"/>
              </w:rPr>
              <w:t xml:space="preserve"> [°]</w:t>
            </w:r>
          </w:p>
        </w:tc>
      </w:tr>
      <w:tr w:rsidR="00722F28" w:rsidRPr="00722F28" w:rsidTr="00722F28">
        <w:trPr>
          <w:trHeight w:hRule="exact" w:val="260"/>
        </w:trPr>
        <w:tc>
          <w:tcPr>
            <w:tcW w:w="36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proofErr w:type="spellStart"/>
            <w:r w:rsidRPr="00722F28">
              <w:rPr>
                <w:sz w:val="18"/>
              </w:rPr>
              <w:t>Měření</w:t>
            </w:r>
            <w:proofErr w:type="spellEnd"/>
            <w:r w:rsidRPr="00722F28">
              <w:rPr>
                <w:sz w:val="18"/>
              </w:rPr>
              <w:t xml:space="preserve"> </w:t>
            </w:r>
            <w:proofErr w:type="spellStart"/>
            <w:r w:rsidRPr="00722F28">
              <w:rPr>
                <w:sz w:val="18"/>
              </w:rPr>
              <w:t>polohy</w:t>
            </w:r>
            <w:proofErr w:type="spellEnd"/>
            <w:r w:rsidRPr="00722F28">
              <w:rPr>
                <w:sz w:val="18"/>
              </w:rPr>
              <w:t xml:space="preserve"> Traceru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-135.7264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73.1232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-355.7366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0</w:t>
            </w:r>
          </w:p>
        </w:tc>
      </w:tr>
      <w:tr w:rsidR="00722F28" w:rsidRPr="00722F28" w:rsidTr="00722F28">
        <w:trPr>
          <w:trHeight w:hRule="exact" w:val="260"/>
        </w:trPr>
        <w:tc>
          <w:tcPr>
            <w:tcW w:w="36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proofErr w:type="spellStart"/>
            <w:r w:rsidRPr="00722F28">
              <w:rPr>
                <w:sz w:val="18"/>
              </w:rPr>
              <w:t>Ofset</w:t>
            </w:r>
            <w:proofErr w:type="spellEnd"/>
            <w:r w:rsidRPr="00722F28">
              <w:rPr>
                <w:sz w:val="18"/>
              </w:rPr>
              <w:t xml:space="preserve"> </w:t>
            </w:r>
            <w:proofErr w:type="spellStart"/>
            <w:r w:rsidRPr="00722F28">
              <w:rPr>
                <w:sz w:val="18"/>
              </w:rPr>
              <w:t>reflektoru</w:t>
            </w:r>
            <w:proofErr w:type="spellEnd"/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0.0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0.0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0.0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 xml:space="preserve"> --- </w:t>
            </w:r>
          </w:p>
        </w:tc>
      </w:tr>
    </w:tbl>
    <w:p w:rsidR="00722F28" w:rsidRPr="00722F28" w:rsidRDefault="00722F28" w:rsidP="00722F28"/>
    <w:p w:rsidR="00722F28" w:rsidRPr="00722F28" w:rsidRDefault="00722F28" w:rsidP="00722F28">
      <w:r>
        <w:rPr>
          <w:noProof/>
          <w:lang w:val="cs-CZ" w:eastAsia="cs-CZ"/>
        </w:rPr>
        <w:drawing>
          <wp:inline distT="0" distB="0" distL="0" distR="0">
            <wp:extent cx="5751830" cy="2519045"/>
            <wp:effectExtent l="19050" t="0" r="127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1830" cy="2519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F28" w:rsidRPr="00722F28" w:rsidRDefault="00722F28" w:rsidP="00722F28">
      <w:pPr>
        <w:pStyle w:val="TCHeader2"/>
        <w:rPr>
          <w:rFonts w:ascii="Calibri" w:hAnsi="Calibri"/>
        </w:rPr>
      </w:pPr>
      <w:r w:rsidRPr="00722F28">
        <w:rPr>
          <w:rFonts w:ascii="Calibri" w:hAnsi="Calibri"/>
        </w:rPr>
        <w:br w:type="page"/>
      </w:r>
      <w:r w:rsidRPr="00722F28">
        <w:rPr>
          <w:rFonts w:ascii="Calibri" w:hAnsi="Calibri"/>
        </w:rPr>
        <w:lastRenderedPageBreak/>
        <w:t xml:space="preserve">2. </w:t>
      </w:r>
      <w:proofErr w:type="spellStart"/>
      <w:r w:rsidRPr="00722F28">
        <w:rPr>
          <w:rFonts w:ascii="Calibri" w:hAnsi="Calibri"/>
        </w:rPr>
        <w:t>Měření</w:t>
      </w:r>
      <w:proofErr w:type="spellEnd"/>
      <w:r w:rsidRPr="00722F28">
        <w:rPr>
          <w:rFonts w:ascii="Calibri" w:hAnsi="Calibri"/>
        </w:rPr>
        <w:t>, Pozice2</w:t>
      </w:r>
    </w:p>
    <w:p w:rsidR="00722F28" w:rsidRPr="00722F28" w:rsidRDefault="00722F28" w:rsidP="00722F28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0"/>
        <w:gridCol w:w="1402"/>
        <w:gridCol w:w="1402"/>
        <w:gridCol w:w="1402"/>
        <w:gridCol w:w="1402"/>
      </w:tblGrid>
      <w:tr w:rsidR="00722F28" w:rsidRPr="00722F28" w:rsidTr="00722F28">
        <w:trPr>
          <w:trHeight w:hRule="exact" w:val="260"/>
        </w:trPr>
        <w:tc>
          <w:tcPr>
            <w:tcW w:w="36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r w:rsidRPr="00722F28">
              <w:rPr>
                <w:sz w:val="18"/>
              </w:rPr>
              <w:t xml:space="preserve">   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 xml:space="preserve">X [mm]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 xml:space="preserve">Y [mm]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 xml:space="preserve">Z [mm]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proofErr w:type="spellStart"/>
            <w:r w:rsidRPr="00722F28">
              <w:rPr>
                <w:sz w:val="18"/>
              </w:rPr>
              <w:t>Inklinace</w:t>
            </w:r>
            <w:proofErr w:type="spellEnd"/>
            <w:r w:rsidRPr="00722F28">
              <w:rPr>
                <w:sz w:val="18"/>
              </w:rPr>
              <w:t xml:space="preserve"> [°]</w:t>
            </w:r>
          </w:p>
        </w:tc>
      </w:tr>
      <w:tr w:rsidR="00722F28" w:rsidRPr="00722F28" w:rsidTr="00722F28">
        <w:trPr>
          <w:trHeight w:hRule="exact" w:val="260"/>
        </w:trPr>
        <w:tc>
          <w:tcPr>
            <w:tcW w:w="36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proofErr w:type="spellStart"/>
            <w:r w:rsidRPr="00722F28">
              <w:rPr>
                <w:sz w:val="18"/>
              </w:rPr>
              <w:t>Měření</w:t>
            </w:r>
            <w:proofErr w:type="spellEnd"/>
            <w:r w:rsidRPr="00722F28">
              <w:rPr>
                <w:sz w:val="18"/>
              </w:rPr>
              <w:t xml:space="preserve"> </w:t>
            </w:r>
            <w:proofErr w:type="spellStart"/>
            <w:r w:rsidRPr="00722F28">
              <w:rPr>
                <w:sz w:val="18"/>
              </w:rPr>
              <w:t>polohy</w:t>
            </w:r>
            <w:proofErr w:type="spellEnd"/>
            <w:r w:rsidRPr="00722F28">
              <w:rPr>
                <w:sz w:val="18"/>
              </w:rPr>
              <w:t xml:space="preserve"> Traceru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-133.8722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350.0805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-355.7559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0</w:t>
            </w:r>
          </w:p>
        </w:tc>
      </w:tr>
      <w:tr w:rsidR="00722F28" w:rsidRPr="00722F28" w:rsidTr="00722F28">
        <w:trPr>
          <w:trHeight w:hRule="exact" w:val="260"/>
        </w:trPr>
        <w:tc>
          <w:tcPr>
            <w:tcW w:w="36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proofErr w:type="spellStart"/>
            <w:r w:rsidRPr="00722F28">
              <w:rPr>
                <w:sz w:val="18"/>
              </w:rPr>
              <w:t>Ofset</w:t>
            </w:r>
            <w:proofErr w:type="spellEnd"/>
            <w:r w:rsidRPr="00722F28">
              <w:rPr>
                <w:sz w:val="18"/>
              </w:rPr>
              <w:t xml:space="preserve"> </w:t>
            </w:r>
            <w:proofErr w:type="spellStart"/>
            <w:r w:rsidRPr="00722F28">
              <w:rPr>
                <w:sz w:val="18"/>
              </w:rPr>
              <w:t>reflektoru</w:t>
            </w:r>
            <w:proofErr w:type="spellEnd"/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0.0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0.0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0.0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 xml:space="preserve"> --- </w:t>
            </w:r>
          </w:p>
        </w:tc>
      </w:tr>
    </w:tbl>
    <w:p w:rsidR="00722F28" w:rsidRPr="00722F28" w:rsidRDefault="00722F28" w:rsidP="00722F28"/>
    <w:p w:rsidR="00722F28" w:rsidRPr="00722F28" w:rsidRDefault="00722F28" w:rsidP="00722F28">
      <w:r>
        <w:rPr>
          <w:noProof/>
          <w:lang w:val="cs-CZ" w:eastAsia="cs-CZ"/>
        </w:rPr>
        <w:drawing>
          <wp:inline distT="0" distB="0" distL="0" distR="0">
            <wp:extent cx="5751830" cy="2519045"/>
            <wp:effectExtent l="19050" t="0" r="127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1830" cy="2519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F28" w:rsidRPr="00722F28" w:rsidRDefault="00722F28" w:rsidP="00722F28">
      <w:pPr>
        <w:pStyle w:val="TCHeader2"/>
        <w:rPr>
          <w:rFonts w:ascii="Calibri" w:hAnsi="Calibri"/>
        </w:rPr>
      </w:pPr>
      <w:r w:rsidRPr="00722F28">
        <w:rPr>
          <w:rFonts w:ascii="Calibri" w:hAnsi="Calibri"/>
        </w:rPr>
        <w:br w:type="page"/>
      </w:r>
      <w:r w:rsidRPr="00722F28">
        <w:rPr>
          <w:rFonts w:ascii="Calibri" w:hAnsi="Calibri"/>
        </w:rPr>
        <w:lastRenderedPageBreak/>
        <w:t xml:space="preserve">3. </w:t>
      </w:r>
      <w:proofErr w:type="spellStart"/>
      <w:r w:rsidRPr="00722F28">
        <w:rPr>
          <w:rFonts w:ascii="Calibri" w:hAnsi="Calibri"/>
        </w:rPr>
        <w:t>Měření</w:t>
      </w:r>
      <w:proofErr w:type="spellEnd"/>
      <w:r w:rsidRPr="00722F28">
        <w:rPr>
          <w:rFonts w:ascii="Calibri" w:hAnsi="Calibri"/>
        </w:rPr>
        <w:t>, Pozice3</w:t>
      </w:r>
    </w:p>
    <w:p w:rsidR="00722F28" w:rsidRPr="00722F28" w:rsidRDefault="00722F28" w:rsidP="00722F28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0"/>
        <w:gridCol w:w="1402"/>
        <w:gridCol w:w="1402"/>
        <w:gridCol w:w="1402"/>
        <w:gridCol w:w="1402"/>
      </w:tblGrid>
      <w:tr w:rsidR="00722F28" w:rsidRPr="00722F28" w:rsidTr="00722F28">
        <w:trPr>
          <w:trHeight w:hRule="exact" w:val="260"/>
        </w:trPr>
        <w:tc>
          <w:tcPr>
            <w:tcW w:w="36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r w:rsidRPr="00722F28">
              <w:rPr>
                <w:sz w:val="18"/>
              </w:rPr>
              <w:t xml:space="preserve">   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 xml:space="preserve">X [mm]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 xml:space="preserve">Y [mm]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 xml:space="preserve">Z [mm]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proofErr w:type="spellStart"/>
            <w:r w:rsidRPr="00722F28">
              <w:rPr>
                <w:sz w:val="18"/>
              </w:rPr>
              <w:t>Inklinace</w:t>
            </w:r>
            <w:proofErr w:type="spellEnd"/>
            <w:r w:rsidRPr="00722F28">
              <w:rPr>
                <w:sz w:val="18"/>
              </w:rPr>
              <w:t xml:space="preserve"> [°]</w:t>
            </w:r>
          </w:p>
        </w:tc>
      </w:tr>
      <w:tr w:rsidR="00722F28" w:rsidRPr="00722F28" w:rsidTr="00722F28">
        <w:trPr>
          <w:trHeight w:hRule="exact" w:val="260"/>
        </w:trPr>
        <w:tc>
          <w:tcPr>
            <w:tcW w:w="36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proofErr w:type="spellStart"/>
            <w:r w:rsidRPr="00722F28">
              <w:rPr>
                <w:sz w:val="18"/>
              </w:rPr>
              <w:t>Měření</w:t>
            </w:r>
            <w:proofErr w:type="spellEnd"/>
            <w:r w:rsidRPr="00722F28">
              <w:rPr>
                <w:sz w:val="18"/>
              </w:rPr>
              <w:t xml:space="preserve"> </w:t>
            </w:r>
            <w:proofErr w:type="spellStart"/>
            <w:r w:rsidRPr="00722F28">
              <w:rPr>
                <w:sz w:val="18"/>
              </w:rPr>
              <w:t>polohy</w:t>
            </w:r>
            <w:proofErr w:type="spellEnd"/>
            <w:r w:rsidRPr="00722F28">
              <w:rPr>
                <w:sz w:val="18"/>
              </w:rPr>
              <w:t xml:space="preserve"> Traceru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841.6105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77.2918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-218.1089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20</w:t>
            </w:r>
          </w:p>
        </w:tc>
      </w:tr>
      <w:tr w:rsidR="00722F28" w:rsidRPr="00722F28" w:rsidTr="00722F28">
        <w:trPr>
          <w:trHeight w:hRule="exact" w:val="260"/>
        </w:trPr>
        <w:tc>
          <w:tcPr>
            <w:tcW w:w="36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proofErr w:type="spellStart"/>
            <w:r w:rsidRPr="00722F28">
              <w:rPr>
                <w:sz w:val="18"/>
              </w:rPr>
              <w:t>Ofset</w:t>
            </w:r>
            <w:proofErr w:type="spellEnd"/>
            <w:r w:rsidRPr="00722F28">
              <w:rPr>
                <w:sz w:val="18"/>
              </w:rPr>
              <w:t xml:space="preserve"> </w:t>
            </w:r>
            <w:proofErr w:type="spellStart"/>
            <w:r w:rsidRPr="00722F28">
              <w:rPr>
                <w:sz w:val="18"/>
              </w:rPr>
              <w:t>reflektoru</w:t>
            </w:r>
            <w:proofErr w:type="spellEnd"/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0.0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0.0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0.0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 xml:space="preserve"> --- </w:t>
            </w:r>
          </w:p>
        </w:tc>
      </w:tr>
    </w:tbl>
    <w:p w:rsidR="00722F28" w:rsidRPr="00722F28" w:rsidRDefault="00722F28" w:rsidP="00722F28"/>
    <w:p w:rsidR="00722F28" w:rsidRPr="00722F28" w:rsidRDefault="00722F28" w:rsidP="00722F28">
      <w:r>
        <w:rPr>
          <w:noProof/>
          <w:lang w:val="cs-CZ" w:eastAsia="cs-CZ"/>
        </w:rPr>
        <w:drawing>
          <wp:inline distT="0" distB="0" distL="0" distR="0">
            <wp:extent cx="5751830" cy="2519045"/>
            <wp:effectExtent l="19050" t="0" r="127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1830" cy="2519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F28" w:rsidRPr="00722F28" w:rsidRDefault="00722F28" w:rsidP="00722F28">
      <w:pPr>
        <w:pStyle w:val="TCHeader2"/>
        <w:rPr>
          <w:rFonts w:ascii="Calibri" w:hAnsi="Calibri"/>
        </w:rPr>
      </w:pPr>
      <w:r w:rsidRPr="00722F28">
        <w:rPr>
          <w:rFonts w:ascii="Calibri" w:hAnsi="Calibri"/>
        </w:rPr>
        <w:br w:type="page"/>
      </w:r>
      <w:r w:rsidRPr="00722F28">
        <w:rPr>
          <w:rFonts w:ascii="Calibri" w:hAnsi="Calibri"/>
        </w:rPr>
        <w:lastRenderedPageBreak/>
        <w:t xml:space="preserve">4. </w:t>
      </w:r>
      <w:proofErr w:type="spellStart"/>
      <w:r w:rsidRPr="00722F28">
        <w:rPr>
          <w:rFonts w:ascii="Calibri" w:hAnsi="Calibri"/>
        </w:rPr>
        <w:t>Měření</w:t>
      </w:r>
      <w:proofErr w:type="spellEnd"/>
      <w:r w:rsidRPr="00722F28">
        <w:rPr>
          <w:rFonts w:ascii="Calibri" w:hAnsi="Calibri"/>
        </w:rPr>
        <w:t>, Pozice4</w:t>
      </w:r>
    </w:p>
    <w:p w:rsidR="00722F28" w:rsidRPr="00722F28" w:rsidRDefault="00722F28" w:rsidP="00722F28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0"/>
        <w:gridCol w:w="1402"/>
        <w:gridCol w:w="1402"/>
        <w:gridCol w:w="1402"/>
        <w:gridCol w:w="1402"/>
      </w:tblGrid>
      <w:tr w:rsidR="00722F28" w:rsidRPr="00722F28" w:rsidTr="00722F28">
        <w:trPr>
          <w:trHeight w:hRule="exact" w:val="260"/>
        </w:trPr>
        <w:tc>
          <w:tcPr>
            <w:tcW w:w="36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r w:rsidRPr="00722F28">
              <w:rPr>
                <w:sz w:val="18"/>
              </w:rPr>
              <w:t xml:space="preserve">   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 xml:space="preserve">X [mm]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 xml:space="preserve">Y [mm]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 xml:space="preserve">Z [mm]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proofErr w:type="spellStart"/>
            <w:r w:rsidRPr="00722F28">
              <w:rPr>
                <w:sz w:val="18"/>
              </w:rPr>
              <w:t>Inklinace</w:t>
            </w:r>
            <w:proofErr w:type="spellEnd"/>
            <w:r w:rsidRPr="00722F28">
              <w:rPr>
                <w:sz w:val="18"/>
              </w:rPr>
              <w:t xml:space="preserve"> [°]</w:t>
            </w:r>
          </w:p>
        </w:tc>
      </w:tr>
      <w:tr w:rsidR="00722F28" w:rsidRPr="00722F28" w:rsidTr="00722F28">
        <w:trPr>
          <w:trHeight w:hRule="exact" w:val="260"/>
        </w:trPr>
        <w:tc>
          <w:tcPr>
            <w:tcW w:w="36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proofErr w:type="spellStart"/>
            <w:r w:rsidRPr="00722F28">
              <w:rPr>
                <w:sz w:val="18"/>
              </w:rPr>
              <w:t>Měření</w:t>
            </w:r>
            <w:proofErr w:type="spellEnd"/>
            <w:r w:rsidRPr="00722F28">
              <w:rPr>
                <w:sz w:val="18"/>
              </w:rPr>
              <w:t xml:space="preserve"> </w:t>
            </w:r>
            <w:proofErr w:type="spellStart"/>
            <w:r w:rsidRPr="00722F28">
              <w:rPr>
                <w:sz w:val="18"/>
              </w:rPr>
              <w:t>polohy</w:t>
            </w:r>
            <w:proofErr w:type="spellEnd"/>
            <w:r w:rsidRPr="00722F28">
              <w:rPr>
                <w:sz w:val="18"/>
              </w:rPr>
              <w:t xml:space="preserve"> Traceru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843.4725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310.8556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-218.1054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20</w:t>
            </w:r>
          </w:p>
        </w:tc>
      </w:tr>
      <w:tr w:rsidR="00722F28" w:rsidRPr="00722F28" w:rsidTr="00722F28">
        <w:trPr>
          <w:trHeight w:hRule="exact" w:val="260"/>
        </w:trPr>
        <w:tc>
          <w:tcPr>
            <w:tcW w:w="36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proofErr w:type="spellStart"/>
            <w:r w:rsidRPr="00722F28">
              <w:rPr>
                <w:sz w:val="18"/>
              </w:rPr>
              <w:t>Ofset</w:t>
            </w:r>
            <w:proofErr w:type="spellEnd"/>
            <w:r w:rsidRPr="00722F28">
              <w:rPr>
                <w:sz w:val="18"/>
              </w:rPr>
              <w:t xml:space="preserve"> </w:t>
            </w:r>
            <w:proofErr w:type="spellStart"/>
            <w:r w:rsidRPr="00722F28">
              <w:rPr>
                <w:sz w:val="18"/>
              </w:rPr>
              <w:t>reflektoru</w:t>
            </w:r>
            <w:proofErr w:type="spellEnd"/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0.0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0.0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0.0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 xml:space="preserve"> --- </w:t>
            </w:r>
          </w:p>
        </w:tc>
      </w:tr>
    </w:tbl>
    <w:p w:rsidR="00722F28" w:rsidRPr="00722F28" w:rsidRDefault="00722F28" w:rsidP="00722F28"/>
    <w:p w:rsidR="00722F28" w:rsidRPr="00722F28" w:rsidRDefault="00722F28" w:rsidP="00722F28">
      <w:r>
        <w:rPr>
          <w:noProof/>
          <w:lang w:val="cs-CZ" w:eastAsia="cs-CZ"/>
        </w:rPr>
        <w:drawing>
          <wp:inline distT="0" distB="0" distL="0" distR="0">
            <wp:extent cx="5751830" cy="2519045"/>
            <wp:effectExtent l="19050" t="0" r="127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1830" cy="2519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F28" w:rsidRPr="00722F28" w:rsidRDefault="00722F28" w:rsidP="00722F28">
      <w:pPr>
        <w:pStyle w:val="TCHeader2"/>
        <w:rPr>
          <w:rFonts w:ascii="Calibri" w:hAnsi="Calibri"/>
        </w:rPr>
      </w:pPr>
      <w:r w:rsidRPr="00722F28">
        <w:rPr>
          <w:rFonts w:ascii="Calibri" w:hAnsi="Calibri"/>
        </w:rPr>
        <w:br w:type="page"/>
      </w:r>
      <w:r w:rsidRPr="00722F28">
        <w:rPr>
          <w:rFonts w:ascii="Calibri" w:hAnsi="Calibri"/>
        </w:rPr>
        <w:lastRenderedPageBreak/>
        <w:t xml:space="preserve">5. </w:t>
      </w:r>
      <w:proofErr w:type="spellStart"/>
      <w:r w:rsidRPr="00722F28">
        <w:rPr>
          <w:rFonts w:ascii="Calibri" w:hAnsi="Calibri"/>
        </w:rPr>
        <w:t>Měření</w:t>
      </w:r>
      <w:proofErr w:type="spellEnd"/>
      <w:r w:rsidRPr="00722F28">
        <w:rPr>
          <w:rFonts w:ascii="Calibri" w:hAnsi="Calibri"/>
        </w:rPr>
        <w:t>, Pozice5</w:t>
      </w:r>
    </w:p>
    <w:p w:rsidR="00722F28" w:rsidRPr="00722F28" w:rsidRDefault="00722F28" w:rsidP="00722F28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0"/>
        <w:gridCol w:w="1402"/>
        <w:gridCol w:w="1402"/>
        <w:gridCol w:w="1402"/>
        <w:gridCol w:w="1402"/>
      </w:tblGrid>
      <w:tr w:rsidR="00722F28" w:rsidRPr="00722F28" w:rsidTr="00722F28">
        <w:trPr>
          <w:trHeight w:hRule="exact" w:val="260"/>
        </w:trPr>
        <w:tc>
          <w:tcPr>
            <w:tcW w:w="36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r w:rsidRPr="00722F28">
              <w:rPr>
                <w:sz w:val="18"/>
              </w:rPr>
              <w:t xml:space="preserve">   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 xml:space="preserve">X [mm]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 xml:space="preserve">Y [mm]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 xml:space="preserve">Z [mm]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proofErr w:type="spellStart"/>
            <w:r w:rsidRPr="00722F28">
              <w:rPr>
                <w:sz w:val="18"/>
              </w:rPr>
              <w:t>Inklinace</w:t>
            </w:r>
            <w:proofErr w:type="spellEnd"/>
            <w:r w:rsidRPr="00722F28">
              <w:rPr>
                <w:sz w:val="18"/>
              </w:rPr>
              <w:t xml:space="preserve"> [°]</w:t>
            </w:r>
          </w:p>
        </w:tc>
      </w:tr>
      <w:tr w:rsidR="00722F28" w:rsidRPr="00722F28" w:rsidTr="00722F28">
        <w:trPr>
          <w:trHeight w:hRule="exact" w:val="260"/>
        </w:trPr>
        <w:tc>
          <w:tcPr>
            <w:tcW w:w="36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proofErr w:type="spellStart"/>
            <w:r w:rsidRPr="00722F28">
              <w:rPr>
                <w:sz w:val="18"/>
              </w:rPr>
              <w:t>Měření</w:t>
            </w:r>
            <w:proofErr w:type="spellEnd"/>
            <w:r w:rsidRPr="00722F28">
              <w:rPr>
                <w:sz w:val="18"/>
              </w:rPr>
              <w:t xml:space="preserve"> </w:t>
            </w:r>
            <w:proofErr w:type="spellStart"/>
            <w:r w:rsidRPr="00722F28">
              <w:rPr>
                <w:sz w:val="18"/>
              </w:rPr>
              <w:t>polohy</w:t>
            </w:r>
            <w:proofErr w:type="spellEnd"/>
            <w:r w:rsidRPr="00722F28">
              <w:rPr>
                <w:sz w:val="18"/>
              </w:rPr>
              <w:t xml:space="preserve"> Traceru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813.5684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304.5058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-226.0209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0</w:t>
            </w:r>
          </w:p>
        </w:tc>
      </w:tr>
      <w:tr w:rsidR="00722F28" w:rsidRPr="00722F28" w:rsidTr="00722F28">
        <w:trPr>
          <w:trHeight w:hRule="exact" w:val="260"/>
        </w:trPr>
        <w:tc>
          <w:tcPr>
            <w:tcW w:w="36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proofErr w:type="spellStart"/>
            <w:r w:rsidRPr="00722F28">
              <w:rPr>
                <w:sz w:val="18"/>
              </w:rPr>
              <w:t>Ofset</w:t>
            </w:r>
            <w:proofErr w:type="spellEnd"/>
            <w:r w:rsidRPr="00722F28">
              <w:rPr>
                <w:sz w:val="18"/>
              </w:rPr>
              <w:t xml:space="preserve"> </w:t>
            </w:r>
            <w:proofErr w:type="spellStart"/>
            <w:r w:rsidRPr="00722F28">
              <w:rPr>
                <w:sz w:val="18"/>
              </w:rPr>
              <w:t>reflektoru</w:t>
            </w:r>
            <w:proofErr w:type="spellEnd"/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0.0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-130.0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90.0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 xml:space="preserve"> --- </w:t>
            </w:r>
          </w:p>
        </w:tc>
      </w:tr>
    </w:tbl>
    <w:p w:rsidR="00722F28" w:rsidRPr="00722F28" w:rsidRDefault="00722F28" w:rsidP="00722F28"/>
    <w:p w:rsidR="00722F28" w:rsidRPr="00722F28" w:rsidRDefault="00722F28" w:rsidP="00722F28">
      <w:r>
        <w:rPr>
          <w:noProof/>
          <w:lang w:val="cs-CZ" w:eastAsia="cs-CZ"/>
        </w:rPr>
        <w:drawing>
          <wp:inline distT="0" distB="0" distL="0" distR="0">
            <wp:extent cx="5751830" cy="2519045"/>
            <wp:effectExtent l="19050" t="0" r="1270" b="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1830" cy="2519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F28" w:rsidRPr="00722F28" w:rsidRDefault="00722F28" w:rsidP="00722F28">
      <w:pPr>
        <w:pStyle w:val="TCHeader2"/>
        <w:rPr>
          <w:rFonts w:ascii="Calibri" w:hAnsi="Calibri"/>
        </w:rPr>
      </w:pPr>
      <w:r w:rsidRPr="00722F28">
        <w:rPr>
          <w:rFonts w:ascii="Calibri" w:hAnsi="Calibri"/>
        </w:rPr>
        <w:br w:type="page"/>
      </w:r>
      <w:r w:rsidRPr="00722F28">
        <w:rPr>
          <w:rFonts w:ascii="Calibri" w:hAnsi="Calibri"/>
        </w:rPr>
        <w:lastRenderedPageBreak/>
        <w:t xml:space="preserve">6. </w:t>
      </w:r>
      <w:proofErr w:type="spellStart"/>
      <w:r w:rsidRPr="00722F28">
        <w:rPr>
          <w:rFonts w:ascii="Calibri" w:hAnsi="Calibri"/>
        </w:rPr>
        <w:t>Měření</w:t>
      </w:r>
      <w:proofErr w:type="spellEnd"/>
      <w:r w:rsidRPr="00722F28">
        <w:rPr>
          <w:rFonts w:ascii="Calibri" w:hAnsi="Calibri"/>
        </w:rPr>
        <w:t>, Pozice6</w:t>
      </w:r>
    </w:p>
    <w:p w:rsidR="00722F28" w:rsidRPr="00722F28" w:rsidRDefault="00722F28" w:rsidP="00722F28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0"/>
        <w:gridCol w:w="1402"/>
        <w:gridCol w:w="1402"/>
        <w:gridCol w:w="1402"/>
        <w:gridCol w:w="1402"/>
      </w:tblGrid>
      <w:tr w:rsidR="00722F28" w:rsidRPr="00722F28" w:rsidTr="00722F28">
        <w:trPr>
          <w:trHeight w:hRule="exact" w:val="260"/>
        </w:trPr>
        <w:tc>
          <w:tcPr>
            <w:tcW w:w="36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r w:rsidRPr="00722F28">
              <w:rPr>
                <w:sz w:val="18"/>
              </w:rPr>
              <w:t xml:space="preserve">   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 xml:space="preserve">X [mm]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 xml:space="preserve">Y [mm]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 xml:space="preserve">Z [mm]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proofErr w:type="spellStart"/>
            <w:r w:rsidRPr="00722F28">
              <w:rPr>
                <w:sz w:val="18"/>
              </w:rPr>
              <w:t>Inklinace</w:t>
            </w:r>
            <w:proofErr w:type="spellEnd"/>
            <w:r w:rsidRPr="00722F28">
              <w:rPr>
                <w:sz w:val="18"/>
              </w:rPr>
              <w:t xml:space="preserve"> [°]</w:t>
            </w:r>
          </w:p>
        </w:tc>
      </w:tr>
      <w:tr w:rsidR="00722F28" w:rsidRPr="00722F28" w:rsidTr="00722F28">
        <w:trPr>
          <w:trHeight w:hRule="exact" w:val="260"/>
        </w:trPr>
        <w:tc>
          <w:tcPr>
            <w:tcW w:w="36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proofErr w:type="spellStart"/>
            <w:r w:rsidRPr="00722F28">
              <w:rPr>
                <w:sz w:val="18"/>
              </w:rPr>
              <w:t>Měření</w:t>
            </w:r>
            <w:proofErr w:type="spellEnd"/>
            <w:r w:rsidRPr="00722F28">
              <w:rPr>
                <w:sz w:val="18"/>
              </w:rPr>
              <w:t xml:space="preserve"> </w:t>
            </w:r>
            <w:proofErr w:type="spellStart"/>
            <w:r w:rsidRPr="00722F28">
              <w:rPr>
                <w:sz w:val="18"/>
              </w:rPr>
              <w:t>polohy</w:t>
            </w:r>
            <w:proofErr w:type="spellEnd"/>
            <w:r w:rsidRPr="00722F28">
              <w:rPr>
                <w:sz w:val="18"/>
              </w:rPr>
              <w:t xml:space="preserve"> Traceru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-124.5121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81.5511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-260.2383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0</w:t>
            </w:r>
          </w:p>
        </w:tc>
      </w:tr>
      <w:tr w:rsidR="00722F28" w:rsidRPr="00722F28" w:rsidTr="00722F28">
        <w:trPr>
          <w:trHeight w:hRule="exact" w:val="260"/>
        </w:trPr>
        <w:tc>
          <w:tcPr>
            <w:tcW w:w="36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rPr>
                <w:sz w:val="18"/>
              </w:rPr>
            </w:pPr>
            <w:proofErr w:type="spellStart"/>
            <w:r w:rsidRPr="00722F28">
              <w:rPr>
                <w:sz w:val="18"/>
              </w:rPr>
              <w:t>Ofset</w:t>
            </w:r>
            <w:proofErr w:type="spellEnd"/>
            <w:r w:rsidRPr="00722F28">
              <w:rPr>
                <w:sz w:val="18"/>
              </w:rPr>
              <w:t xml:space="preserve"> </w:t>
            </w:r>
            <w:proofErr w:type="spellStart"/>
            <w:r w:rsidRPr="00722F28">
              <w:rPr>
                <w:sz w:val="18"/>
              </w:rPr>
              <w:t>reflektoru</w:t>
            </w:r>
            <w:proofErr w:type="spellEnd"/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130.0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0.0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>90.0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8"/>
              </w:rPr>
            </w:pPr>
            <w:r w:rsidRPr="00722F28">
              <w:rPr>
                <w:sz w:val="18"/>
              </w:rPr>
              <w:t xml:space="preserve"> --- </w:t>
            </w:r>
          </w:p>
        </w:tc>
      </w:tr>
    </w:tbl>
    <w:p w:rsidR="00722F28" w:rsidRPr="00722F28" w:rsidRDefault="00722F28" w:rsidP="00722F28"/>
    <w:p w:rsidR="00722F28" w:rsidRPr="00722F28" w:rsidRDefault="00722F28" w:rsidP="00722F28">
      <w:r>
        <w:rPr>
          <w:noProof/>
          <w:lang w:val="cs-CZ" w:eastAsia="cs-CZ"/>
        </w:rPr>
        <w:drawing>
          <wp:inline distT="0" distB="0" distL="0" distR="0">
            <wp:extent cx="5751830" cy="2519045"/>
            <wp:effectExtent l="19050" t="0" r="1270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1830" cy="2519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F28" w:rsidRPr="00722F28" w:rsidRDefault="00722F28" w:rsidP="00722F28">
      <w:pPr>
        <w:pStyle w:val="TCHeader2"/>
        <w:rPr>
          <w:rFonts w:ascii="Calibri" w:hAnsi="Calibri"/>
        </w:rPr>
      </w:pPr>
      <w:r w:rsidRPr="00722F28">
        <w:rPr>
          <w:rFonts w:ascii="Calibri" w:hAnsi="Calibri"/>
        </w:rPr>
        <w:br w:type="page"/>
      </w:r>
      <w:r w:rsidRPr="00722F28">
        <w:rPr>
          <w:rFonts w:ascii="Calibri" w:hAnsi="Calibri"/>
        </w:rPr>
        <w:lastRenderedPageBreak/>
        <w:t xml:space="preserve">Summary - </w:t>
      </w:r>
      <w:proofErr w:type="spellStart"/>
      <w:r w:rsidRPr="00722F28">
        <w:rPr>
          <w:rFonts w:ascii="Calibri" w:hAnsi="Calibri"/>
        </w:rPr>
        <w:t>Nejistoty</w:t>
      </w:r>
      <w:proofErr w:type="spellEnd"/>
    </w:p>
    <w:p w:rsidR="00722F28" w:rsidRPr="00722F28" w:rsidRDefault="00722F28" w:rsidP="00722F28">
      <w:pPr>
        <w:pStyle w:val="TCStandard"/>
      </w:pPr>
      <w:proofErr w:type="spellStart"/>
      <w:r w:rsidRPr="00722F28">
        <w:t>Parametry</w:t>
      </w:r>
      <w:proofErr w:type="spellEnd"/>
      <w:r w:rsidRPr="00722F28">
        <w:t xml:space="preserve"> </w:t>
      </w:r>
      <w:proofErr w:type="spellStart"/>
      <w:r w:rsidRPr="00722F28">
        <w:t>odchylek</w:t>
      </w:r>
      <w:proofErr w:type="spellEnd"/>
      <w:r w:rsidRPr="00722F28">
        <w:t xml:space="preserve"> (k=2):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  <w:gridCol w:w="1400"/>
        <w:gridCol w:w="1650"/>
        <w:gridCol w:w="1650"/>
        <w:gridCol w:w="1650"/>
        <w:gridCol w:w="1650"/>
      </w:tblGrid>
      <w:tr w:rsidR="00722F28" w:rsidRPr="00722F28" w:rsidTr="00722F28">
        <w:trPr>
          <w:trHeight w:hRule="exact" w:val="500"/>
        </w:trPr>
        <w:tc>
          <w:tcPr>
            <w:tcW w:w="12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Header3"/>
              <w:jc w:val="center"/>
              <w:rPr>
                <w:rFonts w:ascii="Calibri" w:hAnsi="Calibri"/>
                <w:sz w:val="16"/>
              </w:rPr>
            </w:pPr>
            <w:r w:rsidRPr="00722F28">
              <w:rPr>
                <w:rFonts w:ascii="Calibri" w:hAnsi="Calibri"/>
                <w:sz w:val="16"/>
              </w:rPr>
              <w:t>Group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Header3"/>
              <w:jc w:val="center"/>
              <w:rPr>
                <w:rFonts w:ascii="Calibri" w:hAnsi="Calibri"/>
                <w:sz w:val="16"/>
              </w:rPr>
            </w:pPr>
            <w:r w:rsidRPr="00722F28">
              <w:rPr>
                <w:rFonts w:ascii="Calibri" w:hAnsi="Calibri"/>
                <w:sz w:val="16"/>
              </w:rPr>
              <w:t>Parameter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Header3"/>
              <w:jc w:val="center"/>
              <w:rPr>
                <w:rFonts w:ascii="Calibri" w:hAnsi="Calibri"/>
                <w:sz w:val="16"/>
              </w:rPr>
            </w:pPr>
            <w:r w:rsidRPr="00722F28">
              <w:rPr>
                <w:rFonts w:ascii="Calibri" w:hAnsi="Calibri"/>
                <w:sz w:val="16"/>
              </w:rPr>
              <w:t>Deviation (</w:t>
            </w:r>
            <w:proofErr w:type="spellStart"/>
            <w:r w:rsidRPr="00722F28">
              <w:rPr>
                <w:rFonts w:ascii="Calibri" w:hAnsi="Calibri"/>
                <w:sz w:val="16"/>
              </w:rPr>
              <w:t>range</w:t>
            </w:r>
            <w:proofErr w:type="spellEnd"/>
            <w:r w:rsidRPr="00722F28">
              <w:rPr>
                <w:rFonts w:ascii="Calibri" w:hAnsi="Calibri"/>
                <w:sz w:val="16"/>
              </w:rPr>
              <w:t>)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Header3"/>
              <w:jc w:val="center"/>
              <w:rPr>
                <w:rFonts w:ascii="Calibri" w:hAnsi="Calibri"/>
                <w:sz w:val="16"/>
              </w:rPr>
            </w:pPr>
            <w:proofErr w:type="spellStart"/>
            <w:r w:rsidRPr="00722F28">
              <w:rPr>
                <w:rFonts w:ascii="Calibri" w:hAnsi="Calibri"/>
                <w:sz w:val="16"/>
              </w:rPr>
              <w:t>Umax</w:t>
            </w:r>
            <w:proofErr w:type="spellEnd"/>
            <w:r w:rsidRPr="00722F28">
              <w:rPr>
                <w:rFonts w:ascii="Calibri" w:hAnsi="Calibri"/>
                <w:sz w:val="16"/>
              </w:rPr>
              <w:t xml:space="preserve"> (95%)</w:t>
            </w:r>
          </w:p>
        </w:tc>
      </w:tr>
      <w:tr w:rsidR="00722F28" w:rsidRPr="00722F28" w:rsidTr="00722F28">
        <w:trPr>
          <w:cantSplit/>
          <w:trHeight w:hRule="exact" w:val="280"/>
        </w:trPr>
        <w:tc>
          <w:tcPr>
            <w:tcW w:w="1200" w:type="dxa"/>
            <w:vMerge w:val="restart"/>
            <w:shd w:val="clear" w:color="auto" w:fill="auto"/>
            <w:textDirection w:val="btLr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2"/>
              </w:rPr>
            </w:pPr>
            <w:r w:rsidRPr="00722F28">
              <w:rPr>
                <w:sz w:val="12"/>
              </w:rPr>
              <w:t>Position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EXX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33.7 µm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0.2 µm</w:t>
            </w:r>
          </w:p>
        </w:tc>
      </w:tr>
      <w:tr w:rsidR="00722F28" w:rsidRPr="00722F28" w:rsidTr="00722F28">
        <w:trPr>
          <w:cantSplit/>
          <w:trHeight w:hRule="exact" w:val="280"/>
        </w:trPr>
        <w:tc>
          <w:tcPr>
            <w:tcW w:w="1200" w:type="dxa"/>
            <w:vMerge/>
            <w:shd w:val="clear" w:color="auto" w:fill="auto"/>
            <w:textDirection w:val="btLr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EYY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14.9 µm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0.3 µm</w:t>
            </w:r>
          </w:p>
        </w:tc>
      </w:tr>
      <w:tr w:rsidR="00722F28" w:rsidRPr="00722F28" w:rsidTr="00722F28">
        <w:trPr>
          <w:cantSplit/>
          <w:trHeight w:hRule="exact" w:val="280"/>
        </w:trPr>
        <w:tc>
          <w:tcPr>
            <w:tcW w:w="1200" w:type="dxa"/>
            <w:vMerge/>
            <w:shd w:val="clear" w:color="auto" w:fill="auto"/>
            <w:textDirection w:val="btLr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EZZ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10.6 µm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0.5 µm</w:t>
            </w:r>
          </w:p>
        </w:tc>
      </w:tr>
      <w:tr w:rsidR="00722F28" w:rsidRPr="00722F28" w:rsidTr="00722F28">
        <w:trPr>
          <w:cantSplit/>
          <w:trHeight w:hRule="exact" w:val="280"/>
        </w:trPr>
        <w:tc>
          <w:tcPr>
            <w:tcW w:w="1200" w:type="dxa"/>
            <w:vMerge w:val="restart"/>
            <w:shd w:val="clear" w:color="auto" w:fill="auto"/>
            <w:textDirection w:val="btLr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2"/>
              </w:rPr>
            </w:pPr>
            <w:proofErr w:type="spellStart"/>
            <w:r w:rsidRPr="00722F28">
              <w:rPr>
                <w:sz w:val="12"/>
              </w:rPr>
              <w:t>Straightness</w:t>
            </w:r>
            <w:proofErr w:type="spellEnd"/>
          </w:p>
        </w:tc>
        <w:tc>
          <w:tcPr>
            <w:tcW w:w="14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EYX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4.1 µm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0.5 µm</w:t>
            </w:r>
          </w:p>
        </w:tc>
      </w:tr>
      <w:tr w:rsidR="00722F28" w:rsidRPr="00722F28" w:rsidTr="00722F28">
        <w:trPr>
          <w:cantSplit/>
          <w:trHeight w:hRule="exact" w:val="280"/>
        </w:trPr>
        <w:tc>
          <w:tcPr>
            <w:tcW w:w="1200" w:type="dxa"/>
            <w:vMerge/>
            <w:shd w:val="clear" w:color="auto" w:fill="auto"/>
            <w:textDirection w:val="btLr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EZX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9.2 µm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0.5 µm</w:t>
            </w:r>
          </w:p>
        </w:tc>
      </w:tr>
      <w:tr w:rsidR="00722F28" w:rsidRPr="00722F28" w:rsidTr="00722F28">
        <w:trPr>
          <w:cantSplit/>
          <w:trHeight w:hRule="exact" w:val="280"/>
        </w:trPr>
        <w:tc>
          <w:tcPr>
            <w:tcW w:w="1200" w:type="dxa"/>
            <w:vMerge/>
            <w:shd w:val="clear" w:color="auto" w:fill="auto"/>
            <w:textDirection w:val="btLr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EXY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3.4 µm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0.1 µm</w:t>
            </w:r>
          </w:p>
        </w:tc>
      </w:tr>
      <w:tr w:rsidR="00722F28" w:rsidRPr="00722F28" w:rsidTr="00722F28">
        <w:trPr>
          <w:cantSplit/>
          <w:trHeight w:hRule="exact" w:val="280"/>
        </w:trPr>
        <w:tc>
          <w:tcPr>
            <w:tcW w:w="1200" w:type="dxa"/>
            <w:vMerge/>
            <w:shd w:val="clear" w:color="auto" w:fill="auto"/>
            <w:textDirection w:val="btLr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EZY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2.3 µm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0.2 µm</w:t>
            </w:r>
          </w:p>
        </w:tc>
      </w:tr>
      <w:tr w:rsidR="00722F28" w:rsidRPr="00722F28" w:rsidTr="00722F28">
        <w:trPr>
          <w:cantSplit/>
          <w:trHeight w:hRule="exact" w:val="280"/>
        </w:trPr>
        <w:tc>
          <w:tcPr>
            <w:tcW w:w="1200" w:type="dxa"/>
            <w:vMerge/>
            <w:shd w:val="clear" w:color="auto" w:fill="auto"/>
            <w:textDirection w:val="btLr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EXZ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12.0 µm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0.1 µm</w:t>
            </w:r>
          </w:p>
        </w:tc>
      </w:tr>
      <w:tr w:rsidR="00722F28" w:rsidRPr="00722F28" w:rsidTr="00722F28">
        <w:trPr>
          <w:cantSplit/>
          <w:trHeight w:hRule="exact" w:val="280"/>
        </w:trPr>
        <w:tc>
          <w:tcPr>
            <w:tcW w:w="1200" w:type="dxa"/>
            <w:vMerge/>
            <w:shd w:val="clear" w:color="auto" w:fill="auto"/>
            <w:textDirection w:val="btLr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EYZ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1.4 µm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0.1 µm</w:t>
            </w:r>
          </w:p>
        </w:tc>
      </w:tr>
      <w:tr w:rsidR="00722F28" w:rsidRPr="00722F28" w:rsidTr="00722F28">
        <w:trPr>
          <w:cantSplit/>
          <w:trHeight w:hRule="exact" w:val="280"/>
        </w:trPr>
        <w:tc>
          <w:tcPr>
            <w:tcW w:w="1200" w:type="dxa"/>
            <w:vMerge w:val="restart"/>
            <w:shd w:val="clear" w:color="auto" w:fill="auto"/>
            <w:textDirection w:val="btLr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2"/>
              </w:rPr>
            </w:pPr>
            <w:r w:rsidRPr="00722F28">
              <w:rPr>
                <w:sz w:val="12"/>
              </w:rPr>
              <w:t>Pitch / Yaw / Roll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EAX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 xml:space="preserve">21.1 </w:t>
            </w:r>
            <w:proofErr w:type="spellStart"/>
            <w:r w:rsidRPr="00722F28">
              <w:rPr>
                <w:sz w:val="16"/>
              </w:rPr>
              <w:t>micro</w:t>
            </w:r>
            <w:proofErr w:type="spellEnd"/>
            <w:r w:rsidRPr="00722F28">
              <w:rPr>
                <w:sz w:val="16"/>
              </w:rPr>
              <w:t xml:space="preserve"> </w:t>
            </w:r>
            <w:proofErr w:type="spellStart"/>
            <w:r w:rsidRPr="00722F28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4.3 "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 xml:space="preserve">1.6 </w:t>
            </w:r>
            <w:proofErr w:type="spellStart"/>
            <w:r w:rsidRPr="00722F28">
              <w:rPr>
                <w:sz w:val="16"/>
              </w:rPr>
              <w:t>micro</w:t>
            </w:r>
            <w:proofErr w:type="spellEnd"/>
            <w:r w:rsidRPr="00722F28">
              <w:rPr>
                <w:sz w:val="16"/>
              </w:rPr>
              <w:t xml:space="preserve"> </w:t>
            </w:r>
            <w:proofErr w:type="spellStart"/>
            <w:r w:rsidRPr="00722F28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0.3 "</w:t>
            </w:r>
          </w:p>
        </w:tc>
      </w:tr>
      <w:tr w:rsidR="00722F28" w:rsidRPr="00722F28" w:rsidTr="00722F28">
        <w:trPr>
          <w:cantSplit/>
          <w:trHeight w:hRule="exact" w:val="280"/>
        </w:trPr>
        <w:tc>
          <w:tcPr>
            <w:tcW w:w="1200" w:type="dxa"/>
            <w:vMerge/>
            <w:shd w:val="clear" w:color="auto" w:fill="auto"/>
            <w:textDirection w:val="btLr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EBX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 xml:space="preserve">58.3 </w:t>
            </w:r>
            <w:proofErr w:type="spellStart"/>
            <w:r w:rsidRPr="00722F28">
              <w:rPr>
                <w:sz w:val="16"/>
              </w:rPr>
              <w:t>micro</w:t>
            </w:r>
            <w:proofErr w:type="spellEnd"/>
            <w:r w:rsidRPr="00722F28">
              <w:rPr>
                <w:sz w:val="16"/>
              </w:rPr>
              <w:t xml:space="preserve"> </w:t>
            </w:r>
            <w:proofErr w:type="spellStart"/>
            <w:r w:rsidRPr="00722F28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12.0 "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 xml:space="preserve">0.6 </w:t>
            </w:r>
            <w:proofErr w:type="spellStart"/>
            <w:r w:rsidRPr="00722F28">
              <w:rPr>
                <w:sz w:val="16"/>
              </w:rPr>
              <w:t>micro</w:t>
            </w:r>
            <w:proofErr w:type="spellEnd"/>
            <w:r w:rsidRPr="00722F28">
              <w:rPr>
                <w:sz w:val="16"/>
              </w:rPr>
              <w:t xml:space="preserve"> </w:t>
            </w:r>
            <w:proofErr w:type="spellStart"/>
            <w:r w:rsidRPr="00722F28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0.1 "</w:t>
            </w:r>
          </w:p>
        </w:tc>
      </w:tr>
      <w:tr w:rsidR="00722F28" w:rsidRPr="00722F28" w:rsidTr="00722F28">
        <w:trPr>
          <w:cantSplit/>
          <w:trHeight w:hRule="exact" w:val="280"/>
        </w:trPr>
        <w:tc>
          <w:tcPr>
            <w:tcW w:w="1200" w:type="dxa"/>
            <w:vMerge/>
            <w:shd w:val="clear" w:color="auto" w:fill="auto"/>
            <w:textDirection w:val="btLr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ECX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 xml:space="preserve">27.6 </w:t>
            </w:r>
            <w:proofErr w:type="spellStart"/>
            <w:r w:rsidRPr="00722F28">
              <w:rPr>
                <w:sz w:val="16"/>
              </w:rPr>
              <w:t>micro</w:t>
            </w:r>
            <w:proofErr w:type="spellEnd"/>
            <w:r w:rsidRPr="00722F28">
              <w:rPr>
                <w:sz w:val="16"/>
              </w:rPr>
              <w:t xml:space="preserve"> </w:t>
            </w:r>
            <w:proofErr w:type="spellStart"/>
            <w:r w:rsidRPr="00722F28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5.7 "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 xml:space="preserve">0.5 </w:t>
            </w:r>
            <w:proofErr w:type="spellStart"/>
            <w:r w:rsidRPr="00722F28">
              <w:rPr>
                <w:sz w:val="16"/>
              </w:rPr>
              <w:t>micro</w:t>
            </w:r>
            <w:proofErr w:type="spellEnd"/>
            <w:r w:rsidRPr="00722F28">
              <w:rPr>
                <w:sz w:val="16"/>
              </w:rPr>
              <w:t xml:space="preserve"> </w:t>
            </w:r>
            <w:proofErr w:type="spellStart"/>
            <w:r w:rsidRPr="00722F28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0.1 "</w:t>
            </w:r>
          </w:p>
        </w:tc>
      </w:tr>
      <w:tr w:rsidR="00722F28" w:rsidRPr="00722F28" w:rsidTr="00722F28">
        <w:trPr>
          <w:cantSplit/>
          <w:trHeight w:hRule="exact" w:val="280"/>
        </w:trPr>
        <w:tc>
          <w:tcPr>
            <w:tcW w:w="1200" w:type="dxa"/>
            <w:vMerge/>
            <w:shd w:val="clear" w:color="auto" w:fill="auto"/>
            <w:textDirection w:val="btLr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EAY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 xml:space="preserve">14.3 </w:t>
            </w:r>
            <w:proofErr w:type="spellStart"/>
            <w:r w:rsidRPr="00722F28">
              <w:rPr>
                <w:sz w:val="16"/>
              </w:rPr>
              <w:t>micro</w:t>
            </w:r>
            <w:proofErr w:type="spellEnd"/>
            <w:r w:rsidRPr="00722F28">
              <w:rPr>
                <w:sz w:val="16"/>
              </w:rPr>
              <w:t xml:space="preserve"> </w:t>
            </w:r>
            <w:proofErr w:type="spellStart"/>
            <w:r w:rsidRPr="00722F28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2.9 "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 xml:space="preserve">1.1 </w:t>
            </w:r>
            <w:proofErr w:type="spellStart"/>
            <w:r w:rsidRPr="00722F28">
              <w:rPr>
                <w:sz w:val="16"/>
              </w:rPr>
              <w:t>micro</w:t>
            </w:r>
            <w:proofErr w:type="spellEnd"/>
            <w:r w:rsidRPr="00722F28">
              <w:rPr>
                <w:sz w:val="16"/>
              </w:rPr>
              <w:t xml:space="preserve"> </w:t>
            </w:r>
            <w:proofErr w:type="spellStart"/>
            <w:r w:rsidRPr="00722F28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0.2 "</w:t>
            </w:r>
          </w:p>
        </w:tc>
      </w:tr>
      <w:tr w:rsidR="00722F28" w:rsidRPr="00722F28" w:rsidTr="00722F28">
        <w:trPr>
          <w:cantSplit/>
          <w:trHeight w:hRule="exact" w:val="280"/>
        </w:trPr>
        <w:tc>
          <w:tcPr>
            <w:tcW w:w="1200" w:type="dxa"/>
            <w:vMerge/>
            <w:shd w:val="clear" w:color="auto" w:fill="auto"/>
            <w:textDirection w:val="btLr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EBY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 xml:space="preserve">15.8 </w:t>
            </w:r>
            <w:proofErr w:type="spellStart"/>
            <w:r w:rsidRPr="00722F28">
              <w:rPr>
                <w:sz w:val="16"/>
              </w:rPr>
              <w:t>micro</w:t>
            </w:r>
            <w:proofErr w:type="spellEnd"/>
            <w:r w:rsidRPr="00722F28">
              <w:rPr>
                <w:sz w:val="16"/>
              </w:rPr>
              <w:t xml:space="preserve"> </w:t>
            </w:r>
            <w:proofErr w:type="spellStart"/>
            <w:r w:rsidRPr="00722F28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3.3 "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 xml:space="preserve">0.4 </w:t>
            </w:r>
            <w:proofErr w:type="spellStart"/>
            <w:r w:rsidRPr="00722F28">
              <w:rPr>
                <w:sz w:val="16"/>
              </w:rPr>
              <w:t>micro</w:t>
            </w:r>
            <w:proofErr w:type="spellEnd"/>
            <w:r w:rsidRPr="00722F28">
              <w:rPr>
                <w:sz w:val="16"/>
              </w:rPr>
              <w:t xml:space="preserve"> </w:t>
            </w:r>
            <w:proofErr w:type="spellStart"/>
            <w:r w:rsidRPr="00722F28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0.1 "</w:t>
            </w:r>
          </w:p>
        </w:tc>
      </w:tr>
      <w:tr w:rsidR="00722F28" w:rsidRPr="00722F28" w:rsidTr="00722F28">
        <w:trPr>
          <w:cantSplit/>
          <w:trHeight w:hRule="exact" w:val="280"/>
        </w:trPr>
        <w:tc>
          <w:tcPr>
            <w:tcW w:w="1200" w:type="dxa"/>
            <w:vMerge/>
            <w:shd w:val="clear" w:color="auto" w:fill="auto"/>
            <w:textDirection w:val="btLr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ECY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 xml:space="preserve">30.6 </w:t>
            </w:r>
            <w:proofErr w:type="spellStart"/>
            <w:r w:rsidRPr="00722F28">
              <w:rPr>
                <w:sz w:val="16"/>
              </w:rPr>
              <w:t>micro</w:t>
            </w:r>
            <w:proofErr w:type="spellEnd"/>
            <w:r w:rsidRPr="00722F28">
              <w:rPr>
                <w:sz w:val="16"/>
              </w:rPr>
              <w:t xml:space="preserve"> </w:t>
            </w:r>
            <w:proofErr w:type="spellStart"/>
            <w:r w:rsidRPr="00722F28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6.3 "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 xml:space="preserve">1.7 </w:t>
            </w:r>
            <w:proofErr w:type="spellStart"/>
            <w:r w:rsidRPr="00722F28">
              <w:rPr>
                <w:sz w:val="16"/>
              </w:rPr>
              <w:t>micro</w:t>
            </w:r>
            <w:proofErr w:type="spellEnd"/>
            <w:r w:rsidRPr="00722F28">
              <w:rPr>
                <w:sz w:val="16"/>
              </w:rPr>
              <w:t xml:space="preserve"> </w:t>
            </w:r>
            <w:proofErr w:type="spellStart"/>
            <w:r w:rsidRPr="00722F28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0.3 "</w:t>
            </w:r>
          </w:p>
        </w:tc>
      </w:tr>
      <w:tr w:rsidR="00722F28" w:rsidRPr="00722F28" w:rsidTr="00722F28">
        <w:trPr>
          <w:cantSplit/>
          <w:trHeight w:hRule="exact" w:val="280"/>
        </w:trPr>
        <w:tc>
          <w:tcPr>
            <w:tcW w:w="1200" w:type="dxa"/>
            <w:vMerge/>
            <w:shd w:val="clear" w:color="auto" w:fill="auto"/>
            <w:textDirection w:val="btLr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EAZ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 xml:space="preserve">35.6 </w:t>
            </w:r>
            <w:proofErr w:type="spellStart"/>
            <w:r w:rsidRPr="00722F28">
              <w:rPr>
                <w:sz w:val="16"/>
              </w:rPr>
              <w:t>micro</w:t>
            </w:r>
            <w:proofErr w:type="spellEnd"/>
            <w:r w:rsidRPr="00722F28">
              <w:rPr>
                <w:sz w:val="16"/>
              </w:rPr>
              <w:t xml:space="preserve"> </w:t>
            </w:r>
            <w:proofErr w:type="spellStart"/>
            <w:r w:rsidRPr="00722F28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7.3 "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 xml:space="preserve">1.9 </w:t>
            </w:r>
            <w:proofErr w:type="spellStart"/>
            <w:r w:rsidRPr="00722F28">
              <w:rPr>
                <w:sz w:val="16"/>
              </w:rPr>
              <w:t>micro</w:t>
            </w:r>
            <w:proofErr w:type="spellEnd"/>
            <w:r w:rsidRPr="00722F28">
              <w:rPr>
                <w:sz w:val="16"/>
              </w:rPr>
              <w:t xml:space="preserve"> </w:t>
            </w:r>
            <w:proofErr w:type="spellStart"/>
            <w:r w:rsidRPr="00722F28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0.4 "</w:t>
            </w:r>
          </w:p>
        </w:tc>
      </w:tr>
      <w:tr w:rsidR="00722F28" w:rsidRPr="00722F28" w:rsidTr="00722F28">
        <w:trPr>
          <w:cantSplit/>
          <w:trHeight w:hRule="exact" w:val="280"/>
        </w:trPr>
        <w:tc>
          <w:tcPr>
            <w:tcW w:w="1200" w:type="dxa"/>
            <w:vMerge/>
            <w:shd w:val="clear" w:color="auto" w:fill="auto"/>
            <w:textDirection w:val="btLr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EBZ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 xml:space="preserve">20.5 </w:t>
            </w:r>
            <w:proofErr w:type="spellStart"/>
            <w:r w:rsidRPr="00722F28">
              <w:rPr>
                <w:sz w:val="16"/>
              </w:rPr>
              <w:t>micro</w:t>
            </w:r>
            <w:proofErr w:type="spellEnd"/>
            <w:r w:rsidRPr="00722F28">
              <w:rPr>
                <w:sz w:val="16"/>
              </w:rPr>
              <w:t xml:space="preserve"> </w:t>
            </w:r>
            <w:proofErr w:type="spellStart"/>
            <w:r w:rsidRPr="00722F28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4.2 "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 xml:space="preserve">2.7 </w:t>
            </w:r>
            <w:proofErr w:type="spellStart"/>
            <w:r w:rsidRPr="00722F28">
              <w:rPr>
                <w:sz w:val="16"/>
              </w:rPr>
              <w:t>micro</w:t>
            </w:r>
            <w:proofErr w:type="spellEnd"/>
            <w:r w:rsidRPr="00722F28">
              <w:rPr>
                <w:sz w:val="16"/>
              </w:rPr>
              <w:t xml:space="preserve"> </w:t>
            </w:r>
            <w:proofErr w:type="spellStart"/>
            <w:r w:rsidRPr="00722F28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0.6 "</w:t>
            </w:r>
          </w:p>
        </w:tc>
      </w:tr>
      <w:tr w:rsidR="00722F28" w:rsidRPr="00722F28" w:rsidTr="00722F28">
        <w:trPr>
          <w:cantSplit/>
          <w:trHeight w:hRule="exact" w:val="280"/>
        </w:trPr>
        <w:tc>
          <w:tcPr>
            <w:tcW w:w="1200" w:type="dxa"/>
            <w:vMerge/>
            <w:shd w:val="clear" w:color="auto" w:fill="auto"/>
            <w:textDirection w:val="btLr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ECZ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 xml:space="preserve">34.6 </w:t>
            </w:r>
            <w:proofErr w:type="spellStart"/>
            <w:r w:rsidRPr="00722F28">
              <w:rPr>
                <w:sz w:val="16"/>
              </w:rPr>
              <w:t>micro</w:t>
            </w:r>
            <w:proofErr w:type="spellEnd"/>
            <w:r w:rsidRPr="00722F28">
              <w:rPr>
                <w:sz w:val="16"/>
              </w:rPr>
              <w:t xml:space="preserve"> </w:t>
            </w:r>
            <w:proofErr w:type="spellStart"/>
            <w:r w:rsidRPr="00722F28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7.1 "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 xml:space="preserve">2.1 </w:t>
            </w:r>
            <w:proofErr w:type="spellStart"/>
            <w:r w:rsidRPr="00722F28">
              <w:rPr>
                <w:sz w:val="16"/>
              </w:rPr>
              <w:t>micro</w:t>
            </w:r>
            <w:proofErr w:type="spellEnd"/>
            <w:r w:rsidRPr="00722F28">
              <w:rPr>
                <w:sz w:val="16"/>
              </w:rPr>
              <w:t xml:space="preserve"> </w:t>
            </w:r>
            <w:proofErr w:type="spellStart"/>
            <w:r w:rsidRPr="00722F28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0.4 "</w:t>
            </w:r>
          </w:p>
        </w:tc>
      </w:tr>
      <w:tr w:rsidR="00722F28" w:rsidRPr="00722F28" w:rsidTr="00722F28">
        <w:trPr>
          <w:cantSplit/>
          <w:trHeight w:hRule="exact" w:val="280"/>
        </w:trPr>
        <w:tc>
          <w:tcPr>
            <w:tcW w:w="1200" w:type="dxa"/>
            <w:vMerge w:val="restart"/>
            <w:shd w:val="clear" w:color="auto" w:fill="auto"/>
            <w:textDirection w:val="btLr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2"/>
              </w:rPr>
            </w:pPr>
            <w:proofErr w:type="spellStart"/>
            <w:r w:rsidRPr="00722F28">
              <w:rPr>
                <w:sz w:val="12"/>
              </w:rPr>
              <w:t>Squareness</w:t>
            </w:r>
            <w:proofErr w:type="spellEnd"/>
          </w:p>
        </w:tc>
        <w:tc>
          <w:tcPr>
            <w:tcW w:w="14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C0Y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 xml:space="preserve">30.6 </w:t>
            </w:r>
            <w:proofErr w:type="spellStart"/>
            <w:r w:rsidRPr="00722F28">
              <w:rPr>
                <w:sz w:val="16"/>
              </w:rPr>
              <w:t>micro</w:t>
            </w:r>
            <w:proofErr w:type="spellEnd"/>
            <w:r w:rsidRPr="00722F28">
              <w:rPr>
                <w:sz w:val="16"/>
              </w:rPr>
              <w:t xml:space="preserve"> </w:t>
            </w:r>
            <w:proofErr w:type="spellStart"/>
            <w:r w:rsidRPr="00722F28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6.3 "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 xml:space="preserve">0.4 </w:t>
            </w:r>
            <w:proofErr w:type="spellStart"/>
            <w:r w:rsidRPr="00722F28">
              <w:rPr>
                <w:sz w:val="16"/>
              </w:rPr>
              <w:t>micro</w:t>
            </w:r>
            <w:proofErr w:type="spellEnd"/>
            <w:r w:rsidRPr="00722F28">
              <w:rPr>
                <w:sz w:val="16"/>
              </w:rPr>
              <w:t xml:space="preserve"> </w:t>
            </w:r>
            <w:proofErr w:type="spellStart"/>
            <w:r w:rsidRPr="00722F28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0.1 "</w:t>
            </w:r>
          </w:p>
        </w:tc>
      </w:tr>
      <w:tr w:rsidR="00722F28" w:rsidRPr="00722F28" w:rsidTr="00722F28">
        <w:trPr>
          <w:cantSplit/>
          <w:trHeight w:hRule="exact" w:val="280"/>
        </w:trPr>
        <w:tc>
          <w:tcPr>
            <w:tcW w:w="1200" w:type="dxa"/>
            <w:vMerge/>
            <w:shd w:val="clear" w:color="auto" w:fill="auto"/>
            <w:textDirection w:val="btLr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B0Z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 xml:space="preserve">90.9 </w:t>
            </w:r>
            <w:proofErr w:type="spellStart"/>
            <w:r w:rsidRPr="00722F28">
              <w:rPr>
                <w:sz w:val="16"/>
              </w:rPr>
              <w:t>micro</w:t>
            </w:r>
            <w:proofErr w:type="spellEnd"/>
            <w:r w:rsidRPr="00722F28">
              <w:rPr>
                <w:sz w:val="16"/>
              </w:rPr>
              <w:t xml:space="preserve"> </w:t>
            </w:r>
            <w:proofErr w:type="spellStart"/>
            <w:r w:rsidRPr="00722F28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18.7 "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 xml:space="preserve">0.5 </w:t>
            </w:r>
            <w:proofErr w:type="spellStart"/>
            <w:r w:rsidRPr="00722F28">
              <w:rPr>
                <w:sz w:val="16"/>
              </w:rPr>
              <w:t>micro</w:t>
            </w:r>
            <w:proofErr w:type="spellEnd"/>
            <w:r w:rsidRPr="00722F28">
              <w:rPr>
                <w:sz w:val="16"/>
              </w:rPr>
              <w:t xml:space="preserve"> </w:t>
            </w:r>
            <w:proofErr w:type="spellStart"/>
            <w:r w:rsidRPr="00722F28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0.1 "</w:t>
            </w:r>
          </w:p>
        </w:tc>
      </w:tr>
      <w:tr w:rsidR="00722F28" w:rsidRPr="00722F28" w:rsidTr="00722F28">
        <w:trPr>
          <w:cantSplit/>
          <w:trHeight w:hRule="exact" w:val="280"/>
        </w:trPr>
        <w:tc>
          <w:tcPr>
            <w:tcW w:w="1200" w:type="dxa"/>
            <w:vMerge/>
            <w:shd w:val="clear" w:color="auto" w:fill="auto"/>
            <w:textDirection w:val="btLr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A0Z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 xml:space="preserve">-17.8 </w:t>
            </w:r>
            <w:proofErr w:type="spellStart"/>
            <w:r w:rsidRPr="00722F28">
              <w:rPr>
                <w:sz w:val="16"/>
              </w:rPr>
              <w:t>micro</w:t>
            </w:r>
            <w:proofErr w:type="spellEnd"/>
            <w:r w:rsidRPr="00722F28">
              <w:rPr>
                <w:sz w:val="16"/>
              </w:rPr>
              <w:t xml:space="preserve"> </w:t>
            </w:r>
            <w:proofErr w:type="spellStart"/>
            <w:r w:rsidRPr="00722F28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-3.7 "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 xml:space="preserve">0.5 </w:t>
            </w:r>
            <w:proofErr w:type="spellStart"/>
            <w:r w:rsidRPr="00722F28">
              <w:rPr>
                <w:sz w:val="16"/>
              </w:rPr>
              <w:t>micro</w:t>
            </w:r>
            <w:proofErr w:type="spellEnd"/>
            <w:r w:rsidRPr="00722F28">
              <w:rPr>
                <w:sz w:val="16"/>
              </w:rPr>
              <w:t xml:space="preserve"> </w:t>
            </w:r>
            <w:proofErr w:type="spellStart"/>
            <w:r w:rsidRPr="00722F28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722F28" w:rsidRPr="00722F28" w:rsidRDefault="00722F28" w:rsidP="00722F28">
            <w:pPr>
              <w:pStyle w:val="TCStandard"/>
              <w:jc w:val="center"/>
              <w:rPr>
                <w:sz w:val="16"/>
              </w:rPr>
            </w:pPr>
            <w:r w:rsidRPr="00722F28">
              <w:rPr>
                <w:sz w:val="16"/>
              </w:rPr>
              <w:t>0.1 "</w:t>
            </w:r>
          </w:p>
        </w:tc>
      </w:tr>
    </w:tbl>
    <w:p w:rsidR="00722F28" w:rsidRPr="00722F28" w:rsidRDefault="00722F28" w:rsidP="00722F28">
      <w:pPr>
        <w:pStyle w:val="TCStandard"/>
      </w:pPr>
    </w:p>
    <w:p w:rsidR="00722F28" w:rsidRPr="00722F28" w:rsidRDefault="00722F28" w:rsidP="00722F28">
      <w:pPr>
        <w:pStyle w:val="TCStandard"/>
        <w:jc w:val="center"/>
      </w:pPr>
      <w:r>
        <w:rPr>
          <w:noProof/>
          <w:lang w:val="cs-CZ" w:eastAsia="cs-CZ"/>
        </w:rPr>
        <w:drawing>
          <wp:inline distT="0" distB="0" distL="0" distR="0">
            <wp:extent cx="3173730" cy="1905635"/>
            <wp:effectExtent l="19050" t="0" r="7620" b="0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730" cy="1905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F28" w:rsidRPr="00722F28" w:rsidRDefault="00722F28" w:rsidP="00722F28">
      <w:pPr>
        <w:pStyle w:val="TCStandard"/>
        <w:jc w:val="center"/>
      </w:pPr>
      <w:r w:rsidRPr="00722F28">
        <w:br w:type="page"/>
      </w:r>
    </w:p>
    <w:p w:rsidR="00722F28" w:rsidRPr="00722F28" w:rsidRDefault="00722F28" w:rsidP="00722F28">
      <w:pPr>
        <w:pStyle w:val="TCHeader3"/>
        <w:rPr>
          <w:rFonts w:ascii="Calibri" w:hAnsi="Calibri"/>
        </w:rPr>
      </w:pPr>
      <w:proofErr w:type="spellStart"/>
      <w:r w:rsidRPr="00722F28">
        <w:rPr>
          <w:rFonts w:ascii="Calibri" w:hAnsi="Calibri"/>
        </w:rPr>
        <w:lastRenderedPageBreak/>
        <w:t>Odchylky</w:t>
      </w:r>
      <w:proofErr w:type="spellEnd"/>
      <w:r w:rsidRPr="00722F28">
        <w:rPr>
          <w:rFonts w:ascii="Calibri" w:hAnsi="Calibri"/>
        </w:rPr>
        <w:t xml:space="preserve"> </w:t>
      </w:r>
      <w:proofErr w:type="spellStart"/>
      <w:r w:rsidRPr="00722F28">
        <w:rPr>
          <w:rFonts w:ascii="Calibri" w:hAnsi="Calibri"/>
        </w:rPr>
        <w:t>polohy</w:t>
      </w:r>
      <w:proofErr w:type="spellEnd"/>
      <w:r w:rsidRPr="00722F28">
        <w:rPr>
          <w:rFonts w:ascii="Calibri" w:hAnsi="Calibri"/>
        </w:rPr>
        <w:t xml:space="preserve">: </w:t>
      </w:r>
    </w:p>
    <w:p w:rsidR="00722F28" w:rsidRPr="00722F28" w:rsidRDefault="00722F28" w:rsidP="00722F28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F28" w:rsidRPr="00722F28" w:rsidRDefault="00722F28" w:rsidP="00722F28"/>
    <w:p w:rsidR="00722F28" w:rsidRPr="00722F28" w:rsidRDefault="00722F28" w:rsidP="00722F28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F28" w:rsidRPr="00722F28" w:rsidRDefault="00722F28" w:rsidP="00722F28"/>
    <w:p w:rsidR="00722F28" w:rsidRPr="00722F28" w:rsidRDefault="00722F28" w:rsidP="00722F28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17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F28" w:rsidRPr="00722F28" w:rsidRDefault="00722F28" w:rsidP="00722F28"/>
    <w:p w:rsidR="00722F28" w:rsidRPr="00722F28" w:rsidRDefault="00722F28" w:rsidP="00722F28">
      <w:r w:rsidRPr="00722F28">
        <w:br w:type="page"/>
      </w:r>
    </w:p>
    <w:p w:rsidR="00722F28" w:rsidRPr="00722F28" w:rsidRDefault="00722F28" w:rsidP="00722F28">
      <w:pPr>
        <w:pStyle w:val="TCHeader3"/>
        <w:rPr>
          <w:rFonts w:ascii="Calibri" w:hAnsi="Calibri"/>
        </w:rPr>
      </w:pPr>
      <w:proofErr w:type="spellStart"/>
      <w:r w:rsidRPr="00722F28">
        <w:rPr>
          <w:rFonts w:ascii="Calibri" w:hAnsi="Calibri"/>
        </w:rPr>
        <w:lastRenderedPageBreak/>
        <w:t>Odchylky</w:t>
      </w:r>
      <w:proofErr w:type="spellEnd"/>
      <w:r w:rsidRPr="00722F28">
        <w:rPr>
          <w:rFonts w:ascii="Calibri" w:hAnsi="Calibri"/>
        </w:rPr>
        <w:t xml:space="preserve"> </w:t>
      </w:r>
      <w:proofErr w:type="spellStart"/>
      <w:r w:rsidRPr="00722F28">
        <w:rPr>
          <w:rFonts w:ascii="Calibri" w:hAnsi="Calibri"/>
        </w:rPr>
        <w:t>přímosti</w:t>
      </w:r>
      <w:proofErr w:type="spellEnd"/>
      <w:r w:rsidRPr="00722F28">
        <w:rPr>
          <w:rFonts w:ascii="Calibri" w:hAnsi="Calibri"/>
        </w:rPr>
        <w:t xml:space="preserve">: </w:t>
      </w:r>
    </w:p>
    <w:p w:rsidR="00722F28" w:rsidRPr="00722F28" w:rsidRDefault="00722F28" w:rsidP="00722F28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18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F28" w:rsidRPr="00722F28" w:rsidRDefault="00722F28" w:rsidP="00722F28"/>
    <w:p w:rsidR="00722F28" w:rsidRPr="00722F28" w:rsidRDefault="00722F28" w:rsidP="00722F28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F28" w:rsidRPr="00722F28" w:rsidRDefault="00722F28" w:rsidP="00722F28"/>
    <w:p w:rsidR="00722F28" w:rsidRPr="00722F28" w:rsidRDefault="00722F28" w:rsidP="00722F28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20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F28" w:rsidRPr="00722F28" w:rsidRDefault="00722F28" w:rsidP="00722F28"/>
    <w:p w:rsidR="00722F28" w:rsidRPr="00722F28" w:rsidRDefault="00722F28" w:rsidP="00722F28">
      <w:r w:rsidRPr="00722F28">
        <w:br w:type="page"/>
      </w:r>
    </w:p>
    <w:p w:rsidR="00722F28" w:rsidRPr="00722F28" w:rsidRDefault="00722F28" w:rsidP="00722F28"/>
    <w:p w:rsidR="00722F28" w:rsidRPr="00722F28" w:rsidRDefault="00722F28" w:rsidP="00722F28">
      <w:r>
        <w:rPr>
          <w:noProof/>
          <w:lang w:val="cs-CZ" w:eastAsia="cs-CZ"/>
        </w:rPr>
        <w:drawing>
          <wp:inline distT="0" distB="0" distL="0" distR="0">
            <wp:extent cx="5757545" cy="1622425"/>
            <wp:effectExtent l="19050" t="0" r="0" b="0"/>
            <wp:docPr id="21" name="obráze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2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F28" w:rsidRPr="00722F28" w:rsidRDefault="00722F28" w:rsidP="00722F28"/>
    <w:p w:rsidR="00722F28" w:rsidRPr="00722F28" w:rsidRDefault="00722F28" w:rsidP="00722F28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F28" w:rsidRPr="00722F28" w:rsidRDefault="00722F28" w:rsidP="00722F28"/>
    <w:p w:rsidR="00722F28" w:rsidRPr="00722F28" w:rsidRDefault="00722F28" w:rsidP="00722F28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23" name="obráze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F28" w:rsidRPr="00722F28" w:rsidRDefault="00722F28" w:rsidP="00722F28"/>
    <w:p w:rsidR="00722F28" w:rsidRPr="00722F28" w:rsidRDefault="00722F28" w:rsidP="00722F28">
      <w:r w:rsidRPr="00722F28">
        <w:br w:type="page"/>
      </w:r>
    </w:p>
    <w:p w:rsidR="00722F28" w:rsidRPr="00722F28" w:rsidRDefault="00722F28" w:rsidP="00722F28">
      <w:pPr>
        <w:pStyle w:val="TCHeader3"/>
        <w:rPr>
          <w:rFonts w:ascii="Calibri" w:hAnsi="Calibri"/>
        </w:rPr>
      </w:pPr>
      <w:r w:rsidRPr="00722F28">
        <w:rPr>
          <w:rFonts w:ascii="Calibri" w:hAnsi="Calibri"/>
        </w:rPr>
        <w:lastRenderedPageBreak/>
        <w:t xml:space="preserve">Pitch / Yaw / Roll: </w:t>
      </w:r>
    </w:p>
    <w:p w:rsidR="00722F28" w:rsidRPr="00722F28" w:rsidRDefault="00722F28" w:rsidP="00722F28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24" name="obráze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F28" w:rsidRPr="00722F28" w:rsidRDefault="00722F28" w:rsidP="00722F28"/>
    <w:p w:rsidR="00722F28" w:rsidRPr="00722F28" w:rsidRDefault="00722F28" w:rsidP="00722F28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25" name="obráze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F28" w:rsidRPr="00722F28" w:rsidRDefault="00722F28" w:rsidP="00722F28"/>
    <w:p w:rsidR="00722F28" w:rsidRPr="00722F28" w:rsidRDefault="00722F28" w:rsidP="00722F28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26" name="obráze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F28" w:rsidRPr="00722F28" w:rsidRDefault="00722F28" w:rsidP="00722F28"/>
    <w:p w:rsidR="00722F28" w:rsidRPr="00722F28" w:rsidRDefault="00722F28" w:rsidP="00722F28">
      <w:r w:rsidRPr="00722F28">
        <w:br w:type="page"/>
      </w:r>
    </w:p>
    <w:p w:rsidR="00722F28" w:rsidRPr="00722F28" w:rsidRDefault="00722F28" w:rsidP="00722F28"/>
    <w:p w:rsidR="00722F28" w:rsidRPr="00722F28" w:rsidRDefault="00722F28" w:rsidP="00722F28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27" name="obráze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F28" w:rsidRPr="00722F28" w:rsidRDefault="00722F28" w:rsidP="00722F28"/>
    <w:p w:rsidR="00722F28" w:rsidRPr="00722F28" w:rsidRDefault="00722F28" w:rsidP="00722F28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28" name="obráze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F28" w:rsidRPr="00722F28" w:rsidRDefault="00722F28" w:rsidP="00722F28"/>
    <w:p w:rsidR="00722F28" w:rsidRPr="00722F28" w:rsidRDefault="00722F28" w:rsidP="00722F28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29" name="obrázek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F28" w:rsidRPr="00722F28" w:rsidRDefault="00722F28" w:rsidP="00722F28"/>
    <w:p w:rsidR="00722F28" w:rsidRPr="00722F28" w:rsidRDefault="00722F28" w:rsidP="00722F28">
      <w:r w:rsidRPr="00722F28">
        <w:br w:type="page"/>
      </w:r>
    </w:p>
    <w:p w:rsidR="00722F28" w:rsidRPr="00722F28" w:rsidRDefault="00722F28" w:rsidP="00722F28"/>
    <w:p w:rsidR="00722F28" w:rsidRPr="00722F28" w:rsidRDefault="00722F28" w:rsidP="00722F28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30" name="obrázek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F28" w:rsidRPr="00722F28" w:rsidRDefault="00722F28" w:rsidP="00722F28"/>
    <w:p w:rsidR="00722F28" w:rsidRPr="00722F28" w:rsidRDefault="00722F28" w:rsidP="00722F28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31" name="obrázek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F28" w:rsidRPr="00722F28" w:rsidRDefault="00722F28" w:rsidP="00722F28"/>
    <w:p w:rsidR="00722F28" w:rsidRPr="00722F28" w:rsidRDefault="00722F28" w:rsidP="00722F28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32" name="obrázek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F28" w:rsidRPr="00722F28" w:rsidRDefault="00722F28" w:rsidP="00722F28"/>
    <w:sectPr w:rsidR="00722F28" w:rsidRPr="00722F28" w:rsidSect="00EE2FED">
      <w:headerReference w:type="default" r:id="rId41"/>
      <w:footerReference w:type="even" r:id="rId42"/>
      <w:footerReference w:type="default" r:id="rId43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EB5" w:rsidRDefault="00DB7EB5" w:rsidP="00381249">
      <w:r>
        <w:separator/>
      </w:r>
    </w:p>
    <w:p w:rsidR="00DB7EB5" w:rsidRDefault="00DB7EB5" w:rsidP="00381249"/>
  </w:endnote>
  <w:endnote w:type="continuationSeparator" w:id="0">
    <w:p w:rsidR="00DB7EB5" w:rsidRDefault="00DB7EB5" w:rsidP="00381249">
      <w:r>
        <w:continuationSeparator/>
      </w:r>
    </w:p>
    <w:p w:rsidR="00DB7EB5" w:rsidRDefault="00DB7EB5" w:rsidP="003812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2CE" w:rsidRDefault="007632CE" w:rsidP="00381249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7632CE" w:rsidRDefault="007632CE" w:rsidP="00381249">
    <w:pPr>
      <w:pStyle w:val="Zpat"/>
    </w:pPr>
  </w:p>
  <w:p w:rsidR="007632CE" w:rsidRDefault="007632CE" w:rsidP="0038124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F28" w:rsidRDefault="007632CE" w:rsidP="00722F28">
    <w:pPr>
      <w:pStyle w:val="Zpat"/>
      <w:jc w:val="right"/>
      <w:rPr>
        <w:rStyle w:val="slostrnky"/>
      </w:rPr>
    </w:pPr>
    <w:r w:rsidRPr="00801B1C">
      <w:rPr>
        <w:rStyle w:val="slostrnky"/>
      </w:rPr>
      <w:fldChar w:fldCharType="begin"/>
    </w:r>
    <w:r w:rsidRPr="00801B1C">
      <w:rPr>
        <w:rStyle w:val="slostrnky"/>
      </w:rPr>
      <w:instrText xml:space="preserve">PAGE  </w:instrText>
    </w:r>
    <w:r w:rsidRPr="00801B1C">
      <w:rPr>
        <w:rStyle w:val="slostrnky"/>
      </w:rPr>
      <w:fldChar w:fldCharType="separate"/>
    </w:r>
    <w:r w:rsidR="003C5268">
      <w:rPr>
        <w:rStyle w:val="slostrnky"/>
        <w:noProof/>
      </w:rPr>
      <w:t>1</w:t>
    </w:r>
    <w:r w:rsidRPr="00801B1C">
      <w:rPr>
        <w:rStyle w:val="slostrnky"/>
      </w:rPr>
      <w:fldChar w:fldCharType="end"/>
    </w:r>
  </w:p>
  <w:p w:rsidR="00722F28" w:rsidRDefault="00722F28" w:rsidP="00722F28">
    <w:pPr>
      <w:pStyle w:val="Zpat"/>
      <w:rPr>
        <w:rStyle w:val="slostrnky"/>
        <w:sz w:val="12"/>
      </w:rPr>
    </w:pPr>
    <w:proofErr w:type="spellStart"/>
    <w:r>
      <w:rPr>
        <w:rStyle w:val="slostrnky"/>
        <w:sz w:val="12"/>
      </w:rPr>
      <w:t>Netme</w:t>
    </w:r>
    <w:proofErr w:type="spellEnd"/>
    <w:r>
      <w:rPr>
        <w:rStyle w:val="slostrnky"/>
        <w:sz w:val="12"/>
      </w:rPr>
      <w:t xml:space="preserve"> </w:t>
    </w:r>
    <w:proofErr w:type="spellStart"/>
    <w:r>
      <w:rPr>
        <w:rStyle w:val="slostrnky"/>
        <w:sz w:val="12"/>
      </w:rPr>
      <w:t>Centre</w:t>
    </w:r>
    <w:proofErr w:type="spellEnd"/>
    <w:r>
      <w:rPr>
        <w:rStyle w:val="slostrnky"/>
        <w:sz w:val="12"/>
      </w:rPr>
      <w:t>, FSI, VUT</w:t>
    </w:r>
  </w:p>
  <w:p w:rsidR="00722F28" w:rsidRDefault="00722F28" w:rsidP="00722F28">
    <w:pPr>
      <w:pStyle w:val="Zpat"/>
      <w:rPr>
        <w:rStyle w:val="slostrnky"/>
        <w:sz w:val="12"/>
      </w:rPr>
    </w:pPr>
    <w:r>
      <w:rPr>
        <w:rStyle w:val="slostrnky"/>
        <w:sz w:val="12"/>
      </w:rPr>
      <w:t>Michal Holub</w:t>
    </w:r>
  </w:p>
  <w:p w:rsidR="00722F28" w:rsidRDefault="00722F28" w:rsidP="00722F28">
    <w:pPr>
      <w:pStyle w:val="Zpat"/>
      <w:rPr>
        <w:rStyle w:val="slostrnky"/>
        <w:sz w:val="12"/>
      </w:rPr>
    </w:pPr>
    <w:r>
      <w:rPr>
        <w:rStyle w:val="slostrnky"/>
        <w:sz w:val="12"/>
      </w:rPr>
      <w:t>725506119</w:t>
    </w:r>
  </w:p>
  <w:p w:rsidR="007632CE" w:rsidRPr="00722F28" w:rsidRDefault="00722F28" w:rsidP="00722F28">
    <w:pPr>
      <w:pStyle w:val="Zpat"/>
      <w:rPr>
        <w:rStyle w:val="slostrnky"/>
        <w:sz w:val="12"/>
      </w:rPr>
    </w:pPr>
    <w:r>
      <w:rPr>
        <w:rStyle w:val="slostrnky"/>
        <w:sz w:val="12"/>
      </w:rPr>
      <w:t>holub@fme.vutbr.cz</w:t>
    </w:r>
  </w:p>
  <w:p w:rsidR="007632CE" w:rsidRPr="00801B1C" w:rsidRDefault="007632CE" w:rsidP="00381249">
    <w:pPr>
      <w:pStyle w:val="Zpat"/>
    </w:pPr>
  </w:p>
  <w:p w:rsidR="007632CE" w:rsidRPr="00801B1C" w:rsidRDefault="007632CE" w:rsidP="0038124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EB5" w:rsidRDefault="00DB7EB5" w:rsidP="00381249">
      <w:r>
        <w:separator/>
      </w:r>
    </w:p>
    <w:p w:rsidR="00DB7EB5" w:rsidRDefault="00DB7EB5" w:rsidP="00381249"/>
  </w:footnote>
  <w:footnote w:type="continuationSeparator" w:id="0">
    <w:p w:rsidR="00DB7EB5" w:rsidRDefault="00DB7EB5" w:rsidP="00381249">
      <w:r>
        <w:continuationSeparator/>
      </w:r>
    </w:p>
    <w:p w:rsidR="00DB7EB5" w:rsidRDefault="00DB7EB5" w:rsidP="0038124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2CE" w:rsidRPr="00801B1C" w:rsidRDefault="00722F28" w:rsidP="00381249">
    <w:pPr>
      <w:pStyle w:val="Zhlav"/>
    </w:pPr>
    <w:proofErr w:type="spellStart"/>
    <w:r>
      <w:rPr>
        <w:sz w:val="16"/>
      </w:rPr>
      <w:t>Trac</w:t>
    </w:r>
    <w:proofErr w:type="spellEnd"/>
    <w:r>
      <w:rPr>
        <w:sz w:val="16"/>
      </w:rPr>
      <w:t xml:space="preserve">-Cal V26 </w:t>
    </w:r>
    <w:proofErr w:type="spellStart"/>
    <w:r>
      <w:rPr>
        <w:sz w:val="16"/>
      </w:rPr>
      <w:t>Build</w:t>
    </w:r>
    <w:proofErr w:type="spellEnd"/>
    <w:r>
      <w:rPr>
        <w:sz w:val="16"/>
      </w:rPr>
      <w:t xml:space="preserve"> 28, 13/11/13</w:t>
    </w:r>
    <w:r>
      <w:rPr>
        <w:noProof/>
        <w:lang w:val="cs-CZ" w:eastAsia="cs-CZ"/>
      </w:rPr>
      <w:drawing>
        <wp:anchor distT="0" distB="0" distL="114300" distR="114300" simplePos="0" relativeHeight="251657728" behindDoc="1" locked="1" layoutInCell="1" allowOverlap="1">
          <wp:simplePos x="0" y="0"/>
          <wp:positionH relativeFrom="column">
            <wp:posOffset>4900930</wp:posOffset>
          </wp:positionH>
          <wp:positionV relativeFrom="page">
            <wp:posOffset>408305</wp:posOffset>
          </wp:positionV>
          <wp:extent cx="1122045" cy="471170"/>
          <wp:effectExtent l="19050" t="0" r="1905" b="0"/>
          <wp:wrapNone/>
          <wp:docPr id="1" name="obrázek 1" descr="etalon_briefmaske_ob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talon_briefmaske_obe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68593" t="13249" b="41879"/>
                  <a:stretch>
                    <a:fillRect/>
                  </a:stretch>
                </pic:blipFill>
                <pic:spPr bwMode="auto">
                  <a:xfrm>
                    <a:off x="0" y="0"/>
                    <a:ext cx="1122045" cy="4711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632CE" w:rsidRPr="00801B1C" w:rsidRDefault="007632CE" w:rsidP="0038124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E3429"/>
    <w:multiLevelType w:val="hybridMultilevel"/>
    <w:tmpl w:val="71E0190A"/>
    <w:lvl w:ilvl="0" w:tplc="D7C65226">
      <w:start w:val="1"/>
      <w:numFmt w:val="bullet"/>
      <w:pStyle w:val="TCLis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FF66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C1E3582"/>
    <w:multiLevelType w:val="hybridMultilevel"/>
    <w:tmpl w:val="D626F4FE"/>
    <w:lvl w:ilvl="0" w:tplc="F45C054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FF66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CE60D77"/>
    <w:multiLevelType w:val="hybridMultilevel"/>
    <w:tmpl w:val="6E4001DA"/>
    <w:lvl w:ilvl="0" w:tplc="F45C054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FF66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2B8605A"/>
    <w:multiLevelType w:val="hybridMultilevel"/>
    <w:tmpl w:val="4BE4F048"/>
    <w:lvl w:ilvl="0" w:tplc="F45C054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FF66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58F2E07"/>
    <w:multiLevelType w:val="hybridMultilevel"/>
    <w:tmpl w:val="FCF84E46"/>
    <w:lvl w:ilvl="0" w:tplc="F45C054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FF66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7F44"/>
    <w:rsid w:val="00035622"/>
    <w:rsid w:val="00091021"/>
    <w:rsid w:val="000B016D"/>
    <w:rsid w:val="000B32CB"/>
    <w:rsid w:val="000B6C6D"/>
    <w:rsid w:val="00113F74"/>
    <w:rsid w:val="00165CFB"/>
    <w:rsid w:val="001C3321"/>
    <w:rsid w:val="001D1ED9"/>
    <w:rsid w:val="00206350"/>
    <w:rsid w:val="00212DF5"/>
    <w:rsid w:val="00243992"/>
    <w:rsid w:val="00244104"/>
    <w:rsid w:val="0026478E"/>
    <w:rsid w:val="0028246B"/>
    <w:rsid w:val="002956D0"/>
    <w:rsid w:val="002D33AF"/>
    <w:rsid w:val="00302628"/>
    <w:rsid w:val="00325E97"/>
    <w:rsid w:val="00330B1D"/>
    <w:rsid w:val="00344AB0"/>
    <w:rsid w:val="003512E7"/>
    <w:rsid w:val="0035385B"/>
    <w:rsid w:val="00381249"/>
    <w:rsid w:val="00381C51"/>
    <w:rsid w:val="003A1332"/>
    <w:rsid w:val="003C2959"/>
    <w:rsid w:val="003C5268"/>
    <w:rsid w:val="003D56D1"/>
    <w:rsid w:val="003D6E9F"/>
    <w:rsid w:val="0046069F"/>
    <w:rsid w:val="0047484B"/>
    <w:rsid w:val="00497491"/>
    <w:rsid w:val="004A1340"/>
    <w:rsid w:val="004A3759"/>
    <w:rsid w:val="004D161E"/>
    <w:rsid w:val="004F3B6B"/>
    <w:rsid w:val="004F6466"/>
    <w:rsid w:val="005A2352"/>
    <w:rsid w:val="005A75DD"/>
    <w:rsid w:val="005D2584"/>
    <w:rsid w:val="005E3DCB"/>
    <w:rsid w:val="005F0711"/>
    <w:rsid w:val="00690E16"/>
    <w:rsid w:val="006946DA"/>
    <w:rsid w:val="006B77B1"/>
    <w:rsid w:val="006D4A46"/>
    <w:rsid w:val="00711BDF"/>
    <w:rsid w:val="00714AA5"/>
    <w:rsid w:val="00722F28"/>
    <w:rsid w:val="00722FAC"/>
    <w:rsid w:val="007632CE"/>
    <w:rsid w:val="007753C6"/>
    <w:rsid w:val="00780B2E"/>
    <w:rsid w:val="007954B4"/>
    <w:rsid w:val="00801B1C"/>
    <w:rsid w:val="00817F44"/>
    <w:rsid w:val="00844BB7"/>
    <w:rsid w:val="008B5502"/>
    <w:rsid w:val="009C5349"/>
    <w:rsid w:val="00A201FF"/>
    <w:rsid w:val="00A354DD"/>
    <w:rsid w:val="00A642F5"/>
    <w:rsid w:val="00A87F73"/>
    <w:rsid w:val="00AD6F91"/>
    <w:rsid w:val="00AE10DA"/>
    <w:rsid w:val="00B0109C"/>
    <w:rsid w:val="00B2733B"/>
    <w:rsid w:val="00B705EF"/>
    <w:rsid w:val="00B75563"/>
    <w:rsid w:val="00B9448A"/>
    <w:rsid w:val="00BA2994"/>
    <w:rsid w:val="00BC4B3C"/>
    <w:rsid w:val="00BF49FB"/>
    <w:rsid w:val="00C3428B"/>
    <w:rsid w:val="00C61699"/>
    <w:rsid w:val="00D616E9"/>
    <w:rsid w:val="00DB7EB5"/>
    <w:rsid w:val="00DC4B93"/>
    <w:rsid w:val="00DD6B69"/>
    <w:rsid w:val="00DF0F2F"/>
    <w:rsid w:val="00E21790"/>
    <w:rsid w:val="00E738F4"/>
    <w:rsid w:val="00EC7F4C"/>
    <w:rsid w:val="00EE2FED"/>
    <w:rsid w:val="00F00818"/>
    <w:rsid w:val="00F21771"/>
    <w:rsid w:val="00F4134D"/>
    <w:rsid w:val="00FA0E5F"/>
    <w:rsid w:val="00FD2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autoRedefine/>
    <w:qFormat/>
    <w:rsid w:val="00381249"/>
    <w:pPr>
      <w:spacing w:before="40" w:after="40"/>
    </w:pPr>
    <w:rPr>
      <w:rFonts w:ascii="Calibri" w:hAnsi="Calibri"/>
      <w:sz w:val="24"/>
      <w:szCs w:val="24"/>
      <w:lang w:val="de-DE" w:eastAsia="de-DE"/>
    </w:rPr>
  </w:style>
  <w:style w:type="paragraph" w:styleId="Nadpis3">
    <w:name w:val="heading 3"/>
    <w:basedOn w:val="Normln"/>
    <w:next w:val="Normln"/>
    <w:qFormat/>
    <w:rsid w:val="00690E1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outlineLvl w:val="2"/>
    </w:pPr>
    <w:rPr>
      <w:rFonts w:ascii="Arial" w:hAnsi="Arial" w:cs="Arial"/>
      <w:b/>
      <w:bCs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pPr>
      <w:jc w:val="both"/>
    </w:pPr>
    <w:rPr>
      <w:rFonts w:ascii="Verdana" w:hAnsi="Verdana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customStyle="1" w:styleId="TCTable">
    <w:name w:val="TCTable"/>
    <w:basedOn w:val="TCStandard"/>
    <w:rsid w:val="004F3B6B"/>
    <w:rPr>
      <w:sz w:val="16"/>
    </w:rPr>
  </w:style>
  <w:style w:type="paragraph" w:customStyle="1" w:styleId="TCHeader1">
    <w:name w:val="TCHeader1"/>
    <w:basedOn w:val="Normln"/>
    <w:next w:val="TCStandard"/>
    <w:autoRedefine/>
    <w:rsid w:val="002956D0"/>
    <w:pPr>
      <w:spacing w:before="240" w:after="400"/>
    </w:pPr>
    <w:rPr>
      <w:rFonts w:ascii="Verdana" w:hAnsi="Verdana"/>
      <w:sz w:val="40"/>
      <w:szCs w:val="40"/>
    </w:rPr>
  </w:style>
  <w:style w:type="paragraph" w:customStyle="1" w:styleId="TCHeader2">
    <w:name w:val="TCHeader2"/>
    <w:basedOn w:val="Normln"/>
    <w:next w:val="Normln"/>
    <w:autoRedefine/>
    <w:pPr>
      <w:pBdr>
        <w:bottom w:val="single" w:sz="4" w:space="1" w:color="auto"/>
      </w:pBdr>
      <w:spacing w:before="120" w:after="120"/>
    </w:pPr>
    <w:rPr>
      <w:rFonts w:ascii="Verdana" w:hAnsi="Verdana"/>
      <w:b/>
    </w:rPr>
  </w:style>
  <w:style w:type="paragraph" w:customStyle="1" w:styleId="TCList">
    <w:name w:val="TCList"/>
    <w:basedOn w:val="Normln"/>
    <w:pPr>
      <w:numPr>
        <w:numId w:val="5"/>
      </w:numPr>
    </w:pPr>
    <w:rPr>
      <w:rFonts w:ascii="Verdana" w:hAnsi="Verdana"/>
    </w:rPr>
  </w:style>
  <w:style w:type="paragraph" w:customStyle="1" w:styleId="TCPlot">
    <w:name w:val="TCPlot"/>
    <w:basedOn w:val="Normln"/>
    <w:pPr>
      <w:ind w:left="1276" w:hanging="1276"/>
      <w:jc w:val="center"/>
    </w:pPr>
    <w:rPr>
      <w:rFonts w:ascii="Verdana" w:hAnsi="Verdana"/>
    </w:rPr>
  </w:style>
  <w:style w:type="paragraph" w:customStyle="1" w:styleId="TCStandard">
    <w:name w:val="TCStandard"/>
    <w:basedOn w:val="Normln"/>
    <w:rsid w:val="00A87F73"/>
    <w:rPr>
      <w:sz w:val="20"/>
    </w:rPr>
  </w:style>
  <w:style w:type="paragraph" w:customStyle="1" w:styleId="TCHeader3">
    <w:name w:val="TCHeader3"/>
    <w:basedOn w:val="Normln"/>
    <w:next w:val="Normln"/>
    <w:autoRedefine/>
    <w:rsid w:val="002956D0"/>
    <w:pPr>
      <w:spacing w:before="120" w:after="120"/>
    </w:pPr>
    <w:rPr>
      <w:rFonts w:ascii="Verdana" w:hAnsi="Verdana"/>
      <w:b/>
    </w:rPr>
  </w:style>
  <w:style w:type="paragraph" w:customStyle="1" w:styleId="TCTableHeader">
    <w:name w:val="TCTableHeader"/>
    <w:basedOn w:val="TCTable"/>
    <w:rsid w:val="00344AB0"/>
    <w:rPr>
      <w:b/>
    </w:rPr>
  </w:style>
  <w:style w:type="paragraph" w:customStyle="1" w:styleId="TCImageHeader">
    <w:name w:val="TCImageHeader"/>
    <w:basedOn w:val="Normln"/>
    <w:rsid w:val="00113F74"/>
    <w:pPr>
      <w:keepNext/>
      <w:pageBreakBefore/>
    </w:pPr>
    <w:rPr>
      <w:b/>
    </w:rPr>
  </w:style>
  <w:style w:type="paragraph" w:customStyle="1" w:styleId="TCHeader1middle">
    <w:name w:val="TCHeader1_middle"/>
    <w:basedOn w:val="TCHeader1"/>
    <w:rsid w:val="0047484B"/>
    <w:pPr>
      <w:jc w:val="center"/>
    </w:pPr>
  </w:style>
  <w:style w:type="paragraph" w:customStyle="1" w:styleId="TCHeader3middle">
    <w:name w:val="TCHeader3_middle"/>
    <w:basedOn w:val="TCHeader3"/>
    <w:rsid w:val="0047484B"/>
    <w:pPr>
      <w:jc w:val="center"/>
    </w:pPr>
  </w:style>
  <w:style w:type="paragraph" w:customStyle="1" w:styleId="TCTable2">
    <w:name w:val="TCTable2"/>
    <w:basedOn w:val="TCTable"/>
    <w:rsid w:val="007632CE"/>
    <w:pPr>
      <w:spacing w:before="20"/>
    </w:pPr>
  </w:style>
  <w:style w:type="character" w:styleId="Siln">
    <w:name w:val="Strong"/>
    <w:basedOn w:val="Standardnpsmoodstavce"/>
    <w:qFormat/>
    <w:rsid w:val="000B32C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9" Type="http://schemas.openxmlformats.org/officeDocument/2006/relationships/image" Target="media/image31.emf"/><Relationship Id="rId21" Type="http://schemas.openxmlformats.org/officeDocument/2006/relationships/image" Target="media/image13.emf"/><Relationship Id="rId34" Type="http://schemas.openxmlformats.org/officeDocument/2006/relationships/image" Target="media/image26.emf"/><Relationship Id="rId42" Type="http://schemas.openxmlformats.org/officeDocument/2006/relationships/footer" Target="footer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9" Type="http://schemas.openxmlformats.org/officeDocument/2006/relationships/image" Target="media/image21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37" Type="http://schemas.openxmlformats.org/officeDocument/2006/relationships/image" Target="media/image29.emf"/><Relationship Id="rId40" Type="http://schemas.openxmlformats.org/officeDocument/2006/relationships/image" Target="media/image32.emf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image" Target="media/image28.emf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31" Type="http://schemas.openxmlformats.org/officeDocument/2006/relationships/image" Target="media/image23.emf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image" Target="media/image27.emf"/><Relationship Id="rId43" Type="http://schemas.openxmlformats.org/officeDocument/2006/relationships/footer" Target="footer2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33" Type="http://schemas.openxmlformats.org/officeDocument/2006/relationships/image" Target="media/image25.emf"/><Relationship Id="rId38" Type="http://schemas.openxmlformats.org/officeDocument/2006/relationships/image" Target="media/image30.emf"/><Relationship Id="rId20" Type="http://schemas.openxmlformats.org/officeDocument/2006/relationships/image" Target="media/image12.emf"/><Relationship Id="rId41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Etalon\Report\tcreport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BBED5C-73EE-4FD4-9141-75268BB0F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tcreport</Template>
  <TotalTime>3</TotalTime>
  <Pages>14</Pages>
  <Words>411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Measurement Report</vt:lpstr>
    </vt:vector>
  </TitlesOfParts>
  <Company>ETALON AG</Company>
  <LinksUpToDate>false</LinksUpToDate>
  <CharactersWithSpaces>2835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Measurement Report</dc:title>
  <dc:creator>prezentace</dc:creator>
  <cp:lastModifiedBy>Malik</cp:lastModifiedBy>
  <cp:revision>2</cp:revision>
  <cp:lastPrinted>2005-08-16T20:43:00Z</cp:lastPrinted>
  <dcterms:created xsi:type="dcterms:W3CDTF">2014-04-08T12:40:00Z</dcterms:created>
  <dcterms:modified xsi:type="dcterms:W3CDTF">2014-05-29T16:02:00Z</dcterms:modified>
</cp:coreProperties>
</file>